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106" w:type="dxa"/>
        <w:tblLayout w:type="fixed"/>
        <w:tblLook w:val="01E0"/>
      </w:tblPr>
      <w:tblGrid>
        <w:gridCol w:w="9828"/>
      </w:tblGrid>
      <w:tr w:rsidR="009569F5" w:rsidRPr="0048020B">
        <w:trPr>
          <w:trHeight w:val="14254"/>
        </w:trPr>
        <w:tc>
          <w:tcPr>
            <w:tcW w:w="9828" w:type="dxa"/>
          </w:tcPr>
          <w:tbl>
            <w:tblPr>
              <w:tblW w:w="918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680"/>
              <w:gridCol w:w="4500"/>
            </w:tblGrid>
            <w:tr w:rsidR="009569F5" w:rsidRPr="0048020B"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9F5" w:rsidRPr="0048020B" w:rsidRDefault="009569F5" w:rsidP="00BE3B76"/>
                <w:p w:rsidR="009569F5" w:rsidRPr="0048020B" w:rsidRDefault="009569F5" w:rsidP="00BE3B76">
                  <w:r w:rsidRPr="0048020B">
                    <w:t>СОГЛАСОВАНО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9F5" w:rsidRPr="0048020B" w:rsidRDefault="009569F5" w:rsidP="00BE3B76"/>
                <w:p w:rsidR="009569F5" w:rsidRPr="0048020B" w:rsidRDefault="009569F5" w:rsidP="00BE3B76">
                  <w:r w:rsidRPr="0048020B">
                    <w:t>УТВЕРЖДЕНО</w:t>
                  </w:r>
                </w:p>
              </w:tc>
            </w:tr>
            <w:tr w:rsidR="009569F5" w:rsidRPr="0048020B"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9F5" w:rsidRPr="0048020B" w:rsidRDefault="009569F5" w:rsidP="00BE3B76">
                  <w:pPr>
                    <w:pStyle w:val="ConsNonformat"/>
                    <w:widowControl/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2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Управление муниципальной собственности Администрации </w:t>
                  </w:r>
                </w:p>
                <w:p w:rsidR="009569F5" w:rsidRPr="0048020B" w:rsidRDefault="009569F5" w:rsidP="00BE3B76">
                  <w:pPr>
                    <w:pStyle w:val="ConsNonformat"/>
                    <w:widowControl/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2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города Переславля-Залесского</w:t>
                  </w:r>
                </w:p>
                <w:p w:rsidR="009569F5" w:rsidRPr="0048020B" w:rsidRDefault="009569F5" w:rsidP="00BE3B76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2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 2019 г.</w:t>
                  </w:r>
                </w:p>
                <w:p w:rsidR="009569F5" w:rsidRPr="0048020B" w:rsidRDefault="009569F5" w:rsidP="00BE3B76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569F5" w:rsidRPr="0048020B" w:rsidRDefault="009569F5" w:rsidP="00C03E38">
                  <w:r w:rsidRPr="0048020B">
                    <w:t>_________________ И.И. Бабошкина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9F5" w:rsidRPr="0048020B" w:rsidRDefault="009569F5" w:rsidP="00BE3B76">
                  <w:pPr>
                    <w:pStyle w:val="ConsNonformat"/>
                    <w:widowControl/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2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постановлением Администрации </w:t>
                  </w:r>
                </w:p>
                <w:p w:rsidR="009569F5" w:rsidRPr="0048020B" w:rsidRDefault="009569F5" w:rsidP="00BE3B76">
                  <w:pPr>
                    <w:pStyle w:val="ConsNonformat"/>
                    <w:widowControl/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2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города Переславля-Залесского</w:t>
                  </w:r>
                </w:p>
                <w:p w:rsidR="009569F5" w:rsidRPr="0048020B" w:rsidRDefault="009569F5" w:rsidP="00BE3B76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2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«__» _______2019 г. № ПОС.03-_____ </w:t>
                  </w:r>
                </w:p>
                <w:p w:rsidR="009569F5" w:rsidRPr="0048020B" w:rsidRDefault="009569F5" w:rsidP="00BE3B76"/>
              </w:tc>
            </w:tr>
          </w:tbl>
          <w:p w:rsidR="009569F5" w:rsidRPr="0048020B" w:rsidRDefault="009569F5" w:rsidP="00D17C23"/>
          <w:p w:rsidR="009569F5" w:rsidRPr="0048020B" w:rsidRDefault="009569F5" w:rsidP="005178FE"/>
          <w:p w:rsidR="009569F5" w:rsidRPr="0048020B" w:rsidRDefault="009569F5" w:rsidP="005178FE"/>
          <w:p w:rsidR="009569F5" w:rsidRPr="0048020B" w:rsidRDefault="009569F5" w:rsidP="005178FE"/>
          <w:p w:rsidR="009569F5" w:rsidRPr="0048020B" w:rsidRDefault="009569F5" w:rsidP="005178FE"/>
          <w:p w:rsidR="009569F5" w:rsidRPr="0048020B" w:rsidRDefault="009569F5" w:rsidP="00B45217">
            <w:pPr>
              <w:jc w:val="center"/>
            </w:pPr>
          </w:p>
          <w:p w:rsidR="009569F5" w:rsidRPr="0048020B" w:rsidRDefault="009569F5" w:rsidP="005178FE"/>
          <w:p w:rsidR="009569F5" w:rsidRPr="0048020B" w:rsidRDefault="009569F5" w:rsidP="005178FE"/>
          <w:p w:rsidR="009569F5" w:rsidRDefault="009569F5" w:rsidP="00B45217">
            <w:pPr>
              <w:jc w:val="center"/>
              <w:rPr>
                <w:spacing w:val="224"/>
              </w:rPr>
            </w:pPr>
          </w:p>
          <w:p w:rsidR="009569F5" w:rsidRDefault="009569F5" w:rsidP="00B45217">
            <w:pPr>
              <w:jc w:val="center"/>
              <w:rPr>
                <w:spacing w:val="224"/>
              </w:rPr>
            </w:pPr>
          </w:p>
          <w:p w:rsidR="009569F5" w:rsidRDefault="009569F5" w:rsidP="00B45217">
            <w:pPr>
              <w:jc w:val="center"/>
              <w:rPr>
                <w:spacing w:val="224"/>
              </w:rPr>
            </w:pPr>
          </w:p>
          <w:p w:rsidR="009569F5" w:rsidRDefault="009569F5" w:rsidP="00B45217">
            <w:pPr>
              <w:jc w:val="center"/>
              <w:rPr>
                <w:spacing w:val="224"/>
              </w:rPr>
            </w:pPr>
          </w:p>
          <w:p w:rsidR="009569F5" w:rsidRDefault="009569F5" w:rsidP="00B45217">
            <w:pPr>
              <w:jc w:val="center"/>
              <w:rPr>
                <w:spacing w:val="224"/>
              </w:rPr>
            </w:pPr>
          </w:p>
          <w:p w:rsidR="009569F5" w:rsidRDefault="009569F5" w:rsidP="00B45217">
            <w:pPr>
              <w:jc w:val="center"/>
              <w:rPr>
                <w:spacing w:val="224"/>
              </w:rPr>
            </w:pPr>
          </w:p>
          <w:p w:rsidR="009569F5" w:rsidRPr="0048020B" w:rsidRDefault="009569F5" w:rsidP="002E48EB">
            <w:pPr>
              <w:jc w:val="center"/>
              <w:rPr>
                <w:spacing w:val="224"/>
              </w:rPr>
            </w:pPr>
            <w:r w:rsidRPr="0048020B">
              <w:rPr>
                <w:spacing w:val="224"/>
              </w:rPr>
              <w:t>УСТАВ</w:t>
            </w:r>
          </w:p>
          <w:p w:rsidR="009569F5" w:rsidRPr="0048020B" w:rsidRDefault="009569F5" w:rsidP="00B45217">
            <w:pPr>
              <w:jc w:val="center"/>
            </w:pPr>
            <w:r w:rsidRPr="0048020B">
              <w:t>МУНИЦИПАЛЬНОГО КАЗЕННОГО УЧРЕЖДЕНИЯ</w:t>
            </w: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</w:rPr>
            </w:pPr>
          </w:p>
          <w:p w:rsidR="009569F5" w:rsidRPr="0048020B" w:rsidRDefault="009569F5" w:rsidP="00B45217">
            <w:pPr>
              <w:autoSpaceDE w:val="0"/>
              <w:autoSpaceDN w:val="0"/>
              <w:adjustRightInd w:val="0"/>
              <w:ind w:firstLine="540"/>
              <w:jc w:val="center"/>
            </w:pPr>
            <w:r w:rsidRPr="0048020B">
              <w:t xml:space="preserve">«Многофункциональный центр развития </w:t>
            </w:r>
          </w:p>
          <w:p w:rsidR="009569F5" w:rsidRPr="0048020B" w:rsidRDefault="009569F5" w:rsidP="00B45217">
            <w:pPr>
              <w:jc w:val="center"/>
            </w:pPr>
            <w:r w:rsidRPr="0048020B">
              <w:t>города Переславля-Залесского»</w:t>
            </w:r>
          </w:p>
          <w:p w:rsidR="009569F5" w:rsidRPr="0048020B" w:rsidRDefault="009569F5" w:rsidP="00B45217">
            <w:pPr>
              <w:jc w:val="center"/>
            </w:pPr>
            <w:r w:rsidRPr="0048020B">
              <w:t>(новая редакция)</w:t>
            </w:r>
          </w:p>
          <w:p w:rsidR="009569F5" w:rsidRPr="0048020B" w:rsidRDefault="009569F5" w:rsidP="00B45217">
            <w:pPr>
              <w:jc w:val="center"/>
            </w:pPr>
          </w:p>
          <w:p w:rsidR="009569F5" w:rsidRPr="00D914AB" w:rsidRDefault="009569F5" w:rsidP="00B45217">
            <w:pPr>
              <w:jc w:val="center"/>
              <w:rPr>
                <w:rFonts w:ascii="Monotype Corsiva" w:hAnsi="Monotype Corsiva" w:cs="Monotype Corsiva"/>
                <w:i/>
                <w:iCs/>
              </w:rPr>
            </w:pPr>
          </w:p>
          <w:p w:rsidR="009569F5" w:rsidRPr="00D914A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D914A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D914A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D914A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D914A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Pr="0048020B" w:rsidRDefault="009569F5" w:rsidP="00B45217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</w:p>
          <w:p w:rsidR="009569F5" w:rsidRDefault="009569F5" w:rsidP="00B45217">
            <w:pPr>
              <w:jc w:val="center"/>
            </w:pPr>
          </w:p>
          <w:p w:rsidR="009569F5" w:rsidRPr="0048020B" w:rsidRDefault="009569F5" w:rsidP="00B45217">
            <w:pPr>
              <w:jc w:val="center"/>
            </w:pPr>
            <w:r w:rsidRPr="0048020B">
              <w:t>Ярославская область</w:t>
            </w:r>
          </w:p>
          <w:p w:rsidR="009569F5" w:rsidRPr="0048020B" w:rsidRDefault="009569F5" w:rsidP="00B45217">
            <w:pPr>
              <w:jc w:val="center"/>
            </w:pPr>
            <w:r w:rsidRPr="0048020B">
              <w:t>г. Переславль-Залесский</w:t>
            </w:r>
          </w:p>
          <w:p w:rsidR="009569F5" w:rsidRPr="00D914AB" w:rsidRDefault="009569F5" w:rsidP="00C03E38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</w:rPr>
            </w:pPr>
            <w:r w:rsidRPr="0048020B">
              <w:t>2019 год</w:t>
            </w:r>
          </w:p>
        </w:tc>
      </w:tr>
    </w:tbl>
    <w:p w:rsidR="009569F5" w:rsidRPr="0048020B" w:rsidRDefault="009569F5" w:rsidP="00097320">
      <w:pPr>
        <w:jc w:val="center"/>
        <w:rPr>
          <w:b/>
          <w:bCs/>
        </w:rPr>
      </w:pPr>
    </w:p>
    <w:p w:rsidR="009569F5" w:rsidRPr="0048020B" w:rsidRDefault="009569F5" w:rsidP="00553AB4">
      <w:pPr>
        <w:ind w:firstLine="2520"/>
        <w:rPr>
          <w:b/>
          <w:bCs/>
        </w:rPr>
      </w:pPr>
    </w:p>
    <w:p w:rsidR="009569F5" w:rsidRPr="0048020B" w:rsidRDefault="009569F5" w:rsidP="00433B0D">
      <w:pPr>
        <w:ind w:firstLine="2520"/>
        <w:rPr>
          <w:b/>
          <w:bCs/>
        </w:rPr>
      </w:pPr>
      <w:r w:rsidRPr="0048020B">
        <w:rPr>
          <w:b/>
          <w:bCs/>
        </w:rPr>
        <w:t xml:space="preserve">             1. ОБЩИЕ ПОЛОЖЕНИЯ</w:t>
      </w:r>
    </w:p>
    <w:p w:rsidR="009569F5" w:rsidRPr="0048020B" w:rsidRDefault="009569F5" w:rsidP="004F627E">
      <w:pPr>
        <w:ind w:firstLine="708"/>
        <w:jc w:val="both"/>
      </w:pPr>
    </w:p>
    <w:p w:rsidR="009569F5" w:rsidRPr="0048020B" w:rsidRDefault="009569F5" w:rsidP="004F627E">
      <w:pPr>
        <w:ind w:firstLine="708"/>
        <w:jc w:val="both"/>
        <w:rPr>
          <w:i/>
          <w:iCs/>
        </w:rPr>
      </w:pPr>
      <w:r w:rsidRPr="0048020B">
        <w:t>1.1. Муниципальное казенное учреждение «Многофункциональный центр развития города Переславля-Залесского», именуемое в дальнейшем «Казенное учреждение», создано в соответствии с Гражданским кодексом Российской Федерации, Бюджетным кодексом Российской Федерации, Федеральным законом от 12.01.1996 № 7-ФЗ «О некоммерческих организациях»,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Переславля-Залесского от 24.06.2010 № 817 «О создании муниципального автономного учреждения «Многофункциональный центр развития города Переславля-Залесского»», постановлением Администрации города Переславля-Залесского от 25.04.2011 № 582 «Об изменении типа муниципального автономного учреждения «Многофункциональный центр развития города Переславля-Залесского»», постановлением Администрации города Переславля-Залесского от 28.10.2014</w:t>
      </w:r>
      <w:r w:rsidRPr="0048020B">
        <w:rPr>
          <w:b/>
          <w:bCs/>
        </w:rPr>
        <w:t xml:space="preserve"> </w:t>
      </w:r>
      <w:r w:rsidRPr="0048020B">
        <w:t>№ ПОС.03-1656/14 «Об изменении типа муниципального бюджетного учреждения «Многофункциональный центр развития города Переславля-Залесского»</w:t>
      </w:r>
      <w:r w:rsidRPr="0048020B">
        <w:rPr>
          <w:i/>
          <w:iCs/>
        </w:rPr>
        <w:t>.</w:t>
      </w:r>
    </w:p>
    <w:p w:rsidR="009569F5" w:rsidRPr="0048020B" w:rsidRDefault="009569F5" w:rsidP="004F627E">
      <w:pPr>
        <w:ind w:firstLine="708"/>
        <w:jc w:val="both"/>
      </w:pPr>
      <w:r w:rsidRPr="0048020B">
        <w:t>1.2. Казенное учреждение создано путем изменения типа муниципального бюджетного учреждения «Многофункциональный центр развития города Переславля-Залесского».</w:t>
      </w:r>
    </w:p>
    <w:p w:rsidR="009569F5" w:rsidRPr="0048020B" w:rsidRDefault="009569F5" w:rsidP="004F627E">
      <w:pPr>
        <w:ind w:firstLine="708"/>
        <w:jc w:val="both"/>
      </w:pPr>
      <w:r w:rsidRPr="0048020B">
        <w:t>1.3. Тип учреждения — казенное.</w:t>
      </w:r>
    </w:p>
    <w:p w:rsidR="009569F5" w:rsidRPr="0048020B" w:rsidRDefault="009569F5" w:rsidP="004F627E">
      <w:pPr>
        <w:ind w:firstLine="708"/>
        <w:jc w:val="both"/>
      </w:pPr>
      <w:r w:rsidRPr="0048020B">
        <w:t>1.4. Казенное учреждение является некоммерческой организацией.</w:t>
      </w:r>
    </w:p>
    <w:p w:rsidR="009569F5" w:rsidRPr="0048020B" w:rsidRDefault="009569F5" w:rsidP="004F627E">
      <w:pPr>
        <w:ind w:firstLine="708"/>
        <w:jc w:val="both"/>
      </w:pPr>
      <w:r w:rsidRPr="0048020B">
        <w:t>1.5. Учредителем Казенного учреждения является муниципальное образование городской округ город Переславль-Залесский (далее – городской округ).</w:t>
      </w:r>
    </w:p>
    <w:p w:rsidR="009569F5" w:rsidRPr="0048020B" w:rsidRDefault="009569F5" w:rsidP="004F627E">
      <w:pPr>
        <w:ind w:firstLine="708"/>
        <w:jc w:val="both"/>
      </w:pPr>
      <w:r w:rsidRPr="0048020B">
        <w:t>Функции и полномочия учредителя Казенного учреждения осуществляет Администрация города Переславля-Залесского, именуемая в дальнейшем «Учредитель».</w:t>
      </w:r>
    </w:p>
    <w:p w:rsidR="009569F5" w:rsidRPr="0048020B" w:rsidRDefault="009569F5" w:rsidP="004F627E">
      <w:pPr>
        <w:ind w:firstLine="708"/>
        <w:jc w:val="both"/>
      </w:pPr>
      <w:r w:rsidRPr="0048020B">
        <w:t>1.6. Функции и п</w:t>
      </w:r>
      <w:r w:rsidRPr="0048020B">
        <w:rPr>
          <w:lang w:eastAsia="en-US"/>
        </w:rPr>
        <w:t>олномочия собственника имущества Казенного учреждения осуществляет Управление муниципальной собственности Администрации города Переславля-Залесского, именуемое в дальнейшем «УМС Администрации города Переславля-Залесского».</w:t>
      </w:r>
    </w:p>
    <w:p w:rsidR="009569F5" w:rsidRPr="0048020B" w:rsidRDefault="009569F5" w:rsidP="006B741B">
      <w:pPr>
        <w:ind w:firstLine="708"/>
        <w:jc w:val="both"/>
      </w:pPr>
      <w:r w:rsidRPr="0048020B">
        <w:t>1.7. Официальное полное наименование Казенного учреждения: муниципальное казенное учреждение «Многофункциональный центр развития города Переславля-Залесского».</w:t>
      </w:r>
    </w:p>
    <w:p w:rsidR="009569F5" w:rsidRPr="0048020B" w:rsidRDefault="009569F5" w:rsidP="006B741B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 xml:space="preserve">        </w:t>
      </w:r>
      <w:r w:rsidRPr="0048020B">
        <w:tab/>
        <w:t>Официальное сокращенное наименование Казенного учреждения: МКУ «Центр развития города Переславля-Залесского».</w:t>
      </w:r>
    </w:p>
    <w:p w:rsidR="009569F5" w:rsidRPr="0048020B" w:rsidRDefault="009569F5" w:rsidP="009D5956">
      <w:pPr>
        <w:pStyle w:val="TPrilogSubsection"/>
        <w:spacing w:before="0" w:after="0" w:line="240" w:lineRule="auto"/>
        <w:ind w:firstLine="708"/>
        <w:jc w:val="both"/>
      </w:pPr>
      <w:r w:rsidRPr="0048020B">
        <w:t>1.8. Место нахождения Казенного учреждения: Российская Федерация, 152020, Ярославская область, г. Переславль-Залесский, ул.  Свободы, д. 98.</w:t>
      </w:r>
    </w:p>
    <w:p w:rsidR="009569F5" w:rsidRPr="0048020B" w:rsidRDefault="009569F5" w:rsidP="009D595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>Почтовый адрес: Российская Федерация, 152020, Ярославская область, г. Переславль-Залесский, ул.  Свободы, д. 98.</w:t>
      </w:r>
    </w:p>
    <w:p w:rsidR="009569F5" w:rsidRPr="0048020B" w:rsidRDefault="009569F5" w:rsidP="000703C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>1.9. Казенное учреждение является юридическим лицом,</w:t>
      </w:r>
      <w:r w:rsidRPr="0048020B">
        <w:rPr>
          <w:b/>
          <w:bCs/>
        </w:rPr>
        <w:t xml:space="preserve"> </w:t>
      </w:r>
      <w:r w:rsidRPr="0048020B">
        <w:t xml:space="preserve">имеет обособленное имущество, самостоятельный баланс, бюджетную смету, лицевые счета, открытые в органах Федерального казначейства, финансовом органе </w:t>
      </w:r>
      <w:r w:rsidRPr="0048020B">
        <w:rPr>
          <w:lang w:eastAsia="en-US"/>
        </w:rPr>
        <w:t>Администрации города Переславля-Залесского,</w:t>
      </w:r>
      <w:r w:rsidRPr="0048020B">
        <w:t xml:space="preserve"> в установленном порядке, круглую печать с полным наименованием на русском языке, вправе иметь штампы, фирменные бланки со своим наименованием, а также другие средства индивидуализации.</w:t>
      </w:r>
    </w:p>
    <w:p w:rsidR="009569F5" w:rsidRPr="00D17D50" w:rsidRDefault="009569F5" w:rsidP="002C645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 xml:space="preserve">1.10. Казенное учреждение отвечает по своим обязательствам находящимися в его распоряжении денежными средствами. При недостаточности денежных средств, субсидиарную ответственность по обязательствам Казенного </w:t>
      </w:r>
      <w:r w:rsidRPr="00A65EB6">
        <w:t xml:space="preserve">учреждения несет </w:t>
      </w:r>
      <w:r w:rsidRPr="00D17D50">
        <w:t>УМС Администрации города Переславля-Залесского.</w:t>
      </w:r>
    </w:p>
    <w:p w:rsidR="009569F5" w:rsidRPr="0048020B" w:rsidRDefault="009569F5" w:rsidP="002C645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>1.11. Казенное учреждение не отвечает по обязательствам Учредителя.</w:t>
      </w:r>
    </w:p>
    <w:p w:rsidR="009569F5" w:rsidRPr="0048020B" w:rsidRDefault="009569F5" w:rsidP="000703C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>1.12. Казенное учреждение не вправе выступать учредителем (участником) юридических лиц.</w:t>
      </w:r>
    </w:p>
    <w:p w:rsidR="009569F5" w:rsidRPr="0048020B" w:rsidRDefault="009569F5" w:rsidP="000703C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>1.13. Финансовое обеспечение деятельности Казенного учреждения осуществляется за счет средств бюджета городского округа на основании утвержденной Учредителем бюджетной сметы.</w:t>
      </w:r>
    </w:p>
    <w:p w:rsidR="009569F5" w:rsidRPr="0048020B" w:rsidRDefault="009569F5" w:rsidP="000703C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 xml:space="preserve">1.14. Казенное учреждение осуществляет операции с бюджетными средствами через открытые ему в органах Федерального казначейства, финансовом органе </w:t>
      </w:r>
      <w:r w:rsidRPr="0048020B">
        <w:rPr>
          <w:lang w:eastAsia="en-US"/>
        </w:rPr>
        <w:t>Администрации города Переславля-Залесского</w:t>
      </w:r>
      <w:r w:rsidRPr="0048020B">
        <w:t xml:space="preserve"> в установленном законом порядке лицевые счета.</w:t>
      </w:r>
    </w:p>
    <w:p w:rsidR="009569F5" w:rsidRPr="0048020B" w:rsidRDefault="009569F5" w:rsidP="000703C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>1.15. Казенное учреждение не имеет права предоставлять и получать кредиты (займы), приобретать ценные бумаги</w:t>
      </w:r>
      <w:r w:rsidRPr="00BB04E0">
        <w:t>. Субсидии</w:t>
      </w:r>
      <w:r>
        <w:t xml:space="preserve"> </w:t>
      </w:r>
      <w:r w:rsidRPr="0048020B">
        <w:t>и бюджетные кредиты Казенному учреждению не предоставляются.</w:t>
      </w:r>
    </w:p>
    <w:p w:rsidR="009569F5" w:rsidRPr="0048020B" w:rsidRDefault="009569F5" w:rsidP="00853940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>1.16. Казенное учреждение для достижения целей своей деятельности вправе совершать сделки, приобретать и осуществлять имущественные и неимущественные права, исполнять обязанности, выступать истцом и ответчиком в суде: арбитражном, в судах общей юрисдикции, в соответствии с действующим законодательством Российской Федерации.</w:t>
      </w:r>
    </w:p>
    <w:p w:rsidR="009569F5" w:rsidRPr="0048020B" w:rsidRDefault="009569F5" w:rsidP="00A76548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 xml:space="preserve">1.17. Казенное учреждение осуществляет права владения, пользования и распоряжения в отношении закрепленного за ним имущества в пределах, установленных законодательством Российской Федерации, в соответствии с целями своей деятельности и назначением имущества.   </w:t>
      </w:r>
    </w:p>
    <w:p w:rsidR="009569F5" w:rsidRPr="00D431BC" w:rsidRDefault="009569F5" w:rsidP="00FE738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  <w:rPr>
          <w:color w:val="FF0000"/>
        </w:rPr>
      </w:pPr>
      <w:r w:rsidRPr="0048020B">
        <w:tab/>
      </w:r>
      <w:r w:rsidRPr="00D17D50">
        <w:t>1.18. Казенное учреждение является правопреемником муниципального бюджетного учреждения «Многофункциональный центр развития города Переславля-Залесского»</w:t>
      </w:r>
    </w:p>
    <w:p w:rsidR="009569F5" w:rsidRPr="0048020B" w:rsidRDefault="009569F5" w:rsidP="00E00770">
      <w:pPr>
        <w:pStyle w:val="TPrilogSubsection"/>
        <w:spacing w:before="0" w:after="0" w:line="240" w:lineRule="auto"/>
        <w:ind w:firstLine="708"/>
        <w:jc w:val="both"/>
      </w:pPr>
      <w:r w:rsidRPr="0048020B">
        <w:t>1.19. Казенное учреждение в своей деятельности руководствуется Конституцией Российской Федерации, Федеральными законами, законами Ярославской области, нормативными правовыми актами органов государственной власти Российской Федерации и Ярославской области, Уставом города Переславля-Залесского, муниципальными правовыми актами органов местного самоуправления города Переславля-Залесского, настоящим Уставом.</w:t>
      </w:r>
    </w:p>
    <w:p w:rsidR="009569F5" w:rsidRPr="0048020B" w:rsidRDefault="009569F5" w:rsidP="00E2419E">
      <w:pPr>
        <w:jc w:val="center"/>
        <w:rPr>
          <w:b/>
          <w:bCs/>
        </w:rPr>
      </w:pPr>
    </w:p>
    <w:p w:rsidR="009569F5" w:rsidRPr="0048020B" w:rsidRDefault="009569F5" w:rsidP="00E2419E">
      <w:pPr>
        <w:jc w:val="center"/>
        <w:rPr>
          <w:b/>
          <w:bCs/>
        </w:rPr>
      </w:pPr>
      <w:r w:rsidRPr="0048020B">
        <w:rPr>
          <w:b/>
          <w:bCs/>
        </w:rPr>
        <w:t xml:space="preserve">     2. ЦЕЛИ, ПРЕДМЕТ И ВИДЫ ДЕЯТЕЛЬНОСТИ КАЗЕННОГО УЧРЕЖДЕНИЯ</w:t>
      </w:r>
    </w:p>
    <w:p w:rsidR="009569F5" w:rsidRPr="0048020B" w:rsidRDefault="009569F5" w:rsidP="00E2419E">
      <w:pPr>
        <w:jc w:val="center"/>
        <w:rPr>
          <w:b/>
          <w:bCs/>
        </w:rPr>
      </w:pPr>
    </w:p>
    <w:p w:rsidR="009569F5" w:rsidRPr="0048020B" w:rsidRDefault="009569F5" w:rsidP="00C8328C">
      <w:pPr>
        <w:ind w:firstLine="540"/>
        <w:jc w:val="both"/>
      </w:pPr>
      <w:r w:rsidRPr="0048020B">
        <w:t xml:space="preserve">2.1. Казенное учреждение осуществляет свою деятельность в соответствии с предметом и целями деятельности, определенными действующим законодательством Российской Федерации, Ярославской области, муниципальными правовыми актами органов местного самоуправления </w:t>
      </w:r>
      <w:r w:rsidRPr="00BB04E0">
        <w:t xml:space="preserve">городского округа город Переславль-Залесский </w:t>
      </w:r>
      <w:r w:rsidRPr="0048020B">
        <w:t>и настоящим Уставом.</w:t>
      </w:r>
    </w:p>
    <w:p w:rsidR="009569F5" w:rsidRPr="0048020B" w:rsidRDefault="009569F5" w:rsidP="006B0063">
      <w:pPr>
        <w:shd w:val="clear" w:color="auto" w:fill="FFFFFF"/>
        <w:ind w:right="17" w:firstLine="540"/>
        <w:jc w:val="both"/>
      </w:pPr>
      <w:r w:rsidRPr="0048020B">
        <w:t xml:space="preserve">2.2. Предметом деятельности Казенного учреждения является выполнение работ, оказание услуг в целях обеспечения реализации полномочий Учредителя в сферах коммунального хозяйства, благоустройства, использования автомобильных дорог и осуществления дорожной деятельности, предоставления транспортных услуг населению и организации транспортного обслуживания населения в границах городского округа, охраны окружающей среды и природопользования, жилищных отношений, </w:t>
      </w:r>
      <w:r w:rsidRPr="00FC4A40">
        <w:t>организации похоронного дела.</w:t>
      </w:r>
    </w:p>
    <w:p w:rsidR="009569F5" w:rsidRPr="0048020B" w:rsidRDefault="009569F5" w:rsidP="006B0063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2.3. Для достижения целей, указанных в настоящем Уставе, Казенное учреждение в установленном законодательством порядке осуществляет следующие виды деятельности:</w:t>
      </w:r>
    </w:p>
    <w:p w:rsidR="009569F5" w:rsidRPr="0048020B" w:rsidRDefault="009569F5" w:rsidP="00C20680">
      <w:pPr>
        <w:shd w:val="clear" w:color="auto" w:fill="FFFFFF"/>
        <w:ind w:firstLine="540"/>
        <w:rPr>
          <w:w w:val="101"/>
        </w:rPr>
      </w:pPr>
      <w:r w:rsidRPr="0048020B">
        <w:rPr>
          <w:w w:val="101"/>
        </w:rPr>
        <w:t>- управление жилищно-коммунальным хозяйством городского округа;</w:t>
      </w:r>
    </w:p>
    <w:p w:rsidR="009569F5" w:rsidRPr="0048020B" w:rsidRDefault="009569F5" w:rsidP="00C20680">
      <w:pPr>
        <w:shd w:val="clear" w:color="auto" w:fill="FFFFFF"/>
        <w:ind w:firstLine="540"/>
        <w:jc w:val="both"/>
      </w:pPr>
      <w:r w:rsidRPr="0048020B">
        <w:rPr>
          <w:w w:val="101"/>
        </w:rPr>
        <w:t>- о</w:t>
      </w:r>
      <w:r w:rsidRPr="0048020B">
        <w:rPr>
          <w:spacing w:val="8"/>
        </w:rPr>
        <w:t xml:space="preserve">пределение и реализация стратегии развития отраслей </w:t>
      </w:r>
      <w:r w:rsidRPr="0048020B">
        <w:rPr>
          <w:spacing w:val="1"/>
        </w:rPr>
        <w:t xml:space="preserve">коммунального хозяйства, которое включает такие объекты, находящиеся в муниципальной собственности, как: </w:t>
      </w:r>
      <w:r w:rsidRPr="0048020B">
        <w:rPr>
          <w:spacing w:val="3"/>
        </w:rPr>
        <w:t xml:space="preserve">жилищный фонд; </w:t>
      </w:r>
      <w:r w:rsidRPr="0048020B">
        <w:rPr>
          <w:spacing w:val="4"/>
        </w:rPr>
        <w:t xml:space="preserve">объекты инженерной инфраструктуры; </w:t>
      </w:r>
      <w:r w:rsidRPr="0048020B">
        <w:rPr>
          <w:spacing w:val="1"/>
        </w:rPr>
        <w:t xml:space="preserve">объекты внешнего благоустройства; </w:t>
      </w:r>
      <w:r w:rsidRPr="0048020B">
        <w:t xml:space="preserve">объекты коммунально-бытового обслуживания; </w:t>
      </w:r>
      <w:r w:rsidRPr="0048020B">
        <w:rPr>
          <w:spacing w:val="2"/>
        </w:rPr>
        <w:t>обеспечение населения твердым топливом.</w:t>
      </w:r>
    </w:p>
    <w:p w:rsidR="009569F5" w:rsidRPr="0048020B" w:rsidRDefault="009569F5" w:rsidP="00C20680">
      <w:pPr>
        <w:shd w:val="clear" w:color="auto" w:fill="FFFFFF"/>
        <w:ind w:firstLine="540"/>
        <w:jc w:val="both"/>
        <w:rPr>
          <w:spacing w:val="1"/>
        </w:rPr>
      </w:pPr>
      <w:r w:rsidRPr="0048020B">
        <w:rPr>
          <w:spacing w:val="1"/>
        </w:rPr>
        <w:t>- о</w:t>
      </w:r>
      <w:r w:rsidRPr="0048020B">
        <w:rPr>
          <w:spacing w:val="5"/>
        </w:rPr>
        <w:t xml:space="preserve">беспечение условий по устойчивому функционированию </w:t>
      </w:r>
      <w:r w:rsidRPr="0048020B">
        <w:rPr>
          <w:spacing w:val="1"/>
        </w:rPr>
        <w:t>объектов коммунального хозяйства (жилищного фонда, объектов инженерной инфраструктуры, объектов внешнего благоустройства, объектов коммунально-бытового обслуживания, обеспечения населения твердым топливом);</w:t>
      </w:r>
    </w:p>
    <w:p w:rsidR="009569F5" w:rsidRPr="0048020B" w:rsidRDefault="009569F5" w:rsidP="00C20680">
      <w:pPr>
        <w:shd w:val="clear" w:color="auto" w:fill="FFFFFF"/>
        <w:ind w:firstLine="540"/>
        <w:jc w:val="both"/>
        <w:rPr>
          <w:spacing w:val="1"/>
        </w:rPr>
      </w:pPr>
      <w:r w:rsidRPr="0048020B">
        <w:rPr>
          <w:spacing w:val="1"/>
        </w:rPr>
        <w:t>- о</w:t>
      </w:r>
      <w:r w:rsidRPr="0048020B">
        <w:rPr>
          <w:spacing w:val="4"/>
        </w:rPr>
        <w:t xml:space="preserve">рганизация обслуживания населения городского округа в области </w:t>
      </w:r>
      <w:r w:rsidRPr="0048020B">
        <w:rPr>
          <w:spacing w:val="1"/>
        </w:rPr>
        <w:t>коммунального хозяйства;</w:t>
      </w:r>
    </w:p>
    <w:p w:rsidR="009569F5" w:rsidRPr="0048020B" w:rsidRDefault="009569F5" w:rsidP="00C20680">
      <w:pPr>
        <w:shd w:val="clear" w:color="auto" w:fill="FFFFFF"/>
        <w:ind w:firstLine="540"/>
        <w:jc w:val="both"/>
        <w:rPr>
          <w:spacing w:val="1"/>
        </w:rPr>
      </w:pPr>
      <w:r w:rsidRPr="0048020B">
        <w:rPr>
          <w:spacing w:val="1"/>
        </w:rPr>
        <w:t>- о</w:t>
      </w:r>
      <w:r w:rsidRPr="0048020B">
        <w:rPr>
          <w:spacing w:val="7"/>
        </w:rPr>
        <w:t xml:space="preserve">рганизация содержания, обслуживания и ремонта объектов </w:t>
      </w:r>
      <w:r w:rsidRPr="0048020B">
        <w:rPr>
          <w:spacing w:val="1"/>
        </w:rPr>
        <w:t>коммунального хозяйства;</w:t>
      </w:r>
    </w:p>
    <w:p w:rsidR="009569F5" w:rsidRPr="0048020B" w:rsidRDefault="009569F5" w:rsidP="00C20680">
      <w:pPr>
        <w:shd w:val="clear" w:color="auto" w:fill="FFFFFF"/>
        <w:ind w:firstLine="540"/>
        <w:jc w:val="both"/>
      </w:pPr>
      <w:r w:rsidRPr="0048020B">
        <w:rPr>
          <w:spacing w:val="1"/>
        </w:rPr>
        <w:t>- о</w:t>
      </w:r>
      <w:r w:rsidRPr="0048020B">
        <w:rPr>
          <w:spacing w:val="9"/>
        </w:rPr>
        <w:t xml:space="preserve">беспечение взаимодействия предприятий, учреждений и </w:t>
      </w:r>
      <w:r w:rsidRPr="0048020B">
        <w:t>организаций, предоставляющих жилищно-коммунальные услуги;</w:t>
      </w:r>
    </w:p>
    <w:p w:rsidR="009569F5" w:rsidRPr="0048020B" w:rsidRDefault="009569F5" w:rsidP="00C20680">
      <w:pPr>
        <w:shd w:val="clear" w:color="auto" w:fill="FFFFFF"/>
        <w:ind w:firstLine="540"/>
        <w:jc w:val="both"/>
        <w:rPr>
          <w:spacing w:val="3"/>
        </w:rPr>
      </w:pPr>
      <w:r w:rsidRPr="0048020B">
        <w:t>- р</w:t>
      </w:r>
      <w:r w:rsidRPr="0048020B">
        <w:rPr>
          <w:spacing w:val="7"/>
        </w:rPr>
        <w:t xml:space="preserve">егулирование отношений в сфере жилищно-коммунального </w:t>
      </w:r>
      <w:r w:rsidRPr="0048020B">
        <w:rPr>
          <w:spacing w:val="3"/>
        </w:rPr>
        <w:t>хозяйства, инфраструктуры городского округа;</w:t>
      </w:r>
    </w:p>
    <w:p w:rsidR="009569F5" w:rsidRPr="0048020B" w:rsidRDefault="009569F5" w:rsidP="00C20680">
      <w:pPr>
        <w:shd w:val="clear" w:color="auto" w:fill="FFFFFF"/>
        <w:ind w:firstLine="540"/>
        <w:jc w:val="both"/>
        <w:rPr>
          <w:spacing w:val="2"/>
        </w:rPr>
      </w:pPr>
      <w:r w:rsidRPr="0048020B">
        <w:rPr>
          <w:spacing w:val="3"/>
        </w:rPr>
        <w:t>- о</w:t>
      </w:r>
      <w:r w:rsidRPr="0048020B">
        <w:rPr>
          <w:spacing w:val="4"/>
        </w:rPr>
        <w:t>беспечение условий функционирования жилищно-</w:t>
      </w:r>
      <w:r w:rsidRPr="0048020B">
        <w:rPr>
          <w:spacing w:val="2"/>
        </w:rPr>
        <w:t>коммунальных объектов на территории городского округа;</w:t>
      </w:r>
    </w:p>
    <w:p w:rsidR="009569F5" w:rsidRPr="0048020B" w:rsidRDefault="009569F5" w:rsidP="00C20680">
      <w:pPr>
        <w:shd w:val="clear" w:color="auto" w:fill="FFFFFF"/>
        <w:ind w:firstLine="540"/>
        <w:jc w:val="both"/>
      </w:pPr>
      <w:r w:rsidRPr="0048020B">
        <w:rPr>
          <w:spacing w:val="2"/>
        </w:rPr>
        <w:t>- о</w:t>
      </w:r>
      <w:r w:rsidRPr="0048020B">
        <w:rPr>
          <w:spacing w:val="7"/>
        </w:rPr>
        <w:t>рганизация обеспечения населения городского округа жилищно-</w:t>
      </w:r>
      <w:r w:rsidRPr="0048020B">
        <w:t>коммунальными услугами;</w:t>
      </w:r>
    </w:p>
    <w:p w:rsidR="009569F5" w:rsidRPr="0048020B" w:rsidRDefault="009569F5" w:rsidP="00EB67E1">
      <w:pPr>
        <w:adjustRightInd w:val="0"/>
        <w:ind w:firstLine="540"/>
        <w:jc w:val="both"/>
      </w:pPr>
      <w:r w:rsidRPr="0048020B">
        <w:t>- о</w:t>
      </w:r>
      <w:r w:rsidRPr="0048020B">
        <w:rPr>
          <w:spacing w:val="5"/>
        </w:rPr>
        <w:t xml:space="preserve">рганизация деятельности по обслуживанию и содержанию автомобильных дорог, средств организации дорожного движения, парков, скверов, цветников и мест отдыха, а также объектов </w:t>
      </w:r>
      <w:r w:rsidRPr="0048020B">
        <w:t>благоустройства и озеленения городского округа.</w:t>
      </w:r>
    </w:p>
    <w:p w:rsidR="009569F5" w:rsidRPr="0048020B" w:rsidRDefault="009569F5" w:rsidP="00370251">
      <w:pPr>
        <w:shd w:val="clear" w:color="auto" w:fill="FFFFFF"/>
        <w:ind w:firstLine="540"/>
        <w:jc w:val="both"/>
        <w:rPr>
          <w:spacing w:val="1"/>
        </w:rPr>
      </w:pPr>
      <w:r w:rsidRPr="0048020B">
        <w:rPr>
          <w:w w:val="101"/>
        </w:rPr>
        <w:t>-</w:t>
      </w:r>
      <w:r w:rsidRPr="0048020B">
        <w:rPr>
          <w:spacing w:val="1"/>
        </w:rPr>
        <w:t xml:space="preserve"> о</w:t>
      </w:r>
      <w:r w:rsidRPr="0048020B">
        <w:rPr>
          <w:spacing w:val="5"/>
        </w:rPr>
        <w:t xml:space="preserve">беспечение условий для </w:t>
      </w:r>
      <w:r w:rsidRPr="0048020B">
        <w:t>предоставления транспортных услуг населению</w:t>
      </w:r>
      <w:r w:rsidRPr="0048020B">
        <w:rPr>
          <w:spacing w:val="1"/>
        </w:rPr>
        <w:t>;</w:t>
      </w:r>
    </w:p>
    <w:p w:rsidR="009569F5" w:rsidRPr="0048020B" w:rsidRDefault="009569F5" w:rsidP="00370251">
      <w:pPr>
        <w:shd w:val="clear" w:color="auto" w:fill="FFFFFF"/>
        <w:ind w:firstLine="540"/>
        <w:jc w:val="both"/>
      </w:pPr>
      <w:r w:rsidRPr="0048020B">
        <w:rPr>
          <w:spacing w:val="1"/>
        </w:rPr>
        <w:t>- реализация основных направлений муниципальной политики в о</w:t>
      </w:r>
      <w:r w:rsidRPr="0048020B">
        <w:rPr>
          <w:spacing w:val="4"/>
        </w:rPr>
        <w:t xml:space="preserve">рганизации </w:t>
      </w:r>
      <w:r w:rsidRPr="0048020B">
        <w:t>транспортного обслуживания населения.</w:t>
      </w:r>
    </w:p>
    <w:p w:rsidR="009569F5" w:rsidRPr="0048020B" w:rsidRDefault="009569F5" w:rsidP="008431AB">
      <w:pPr>
        <w:adjustRightInd w:val="0"/>
        <w:ind w:firstLine="540"/>
        <w:jc w:val="both"/>
      </w:pPr>
      <w:r w:rsidRPr="0048020B">
        <w:t>- формирование и реализация экологической политики в интересах населения;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t>- о</w:t>
      </w:r>
      <w:r w:rsidRPr="0048020B">
        <w:rPr>
          <w:spacing w:val="2"/>
        </w:rPr>
        <w:t xml:space="preserve">существление функций управления в области охраны </w:t>
      </w:r>
      <w:r w:rsidRPr="0048020B">
        <w:rPr>
          <w:spacing w:val="7"/>
        </w:rPr>
        <w:t xml:space="preserve">окружающей среды и рационального природопользования на территории городского округа </w:t>
      </w:r>
      <w:r w:rsidRPr="0048020B">
        <w:rPr>
          <w:spacing w:val="-1"/>
        </w:rPr>
        <w:t>в пределах своей компетенции;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о</w:t>
      </w:r>
      <w:r w:rsidRPr="0048020B">
        <w:rPr>
          <w:spacing w:val="10"/>
        </w:rPr>
        <w:t xml:space="preserve">беспечение комплексного управления и комплексной оценки в сфере </w:t>
      </w:r>
      <w:r w:rsidRPr="0048020B">
        <w:rPr>
          <w:spacing w:val="3"/>
        </w:rPr>
        <w:t xml:space="preserve">природопользования и охраны окружающей природной среды, регулирования </w:t>
      </w:r>
      <w:r w:rsidRPr="0048020B">
        <w:rPr>
          <w:spacing w:val="6"/>
        </w:rPr>
        <w:t xml:space="preserve">использования, воспроизводства природных ресурсов и обеспечение экологической </w:t>
      </w:r>
      <w:r w:rsidRPr="0048020B">
        <w:rPr>
          <w:spacing w:val="-1"/>
        </w:rPr>
        <w:t>безопасности на основе рационального природопользования;</w:t>
      </w:r>
    </w:p>
    <w:p w:rsidR="009569F5" w:rsidRPr="0048020B" w:rsidRDefault="009569F5" w:rsidP="00F273D2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о</w:t>
      </w:r>
      <w:r w:rsidRPr="0048020B">
        <w:rPr>
          <w:spacing w:val="1"/>
        </w:rPr>
        <w:t xml:space="preserve">пределение основных направлений охраны окружающей природной среды, </w:t>
      </w:r>
      <w:r w:rsidRPr="0048020B">
        <w:rPr>
          <w:spacing w:val="-1"/>
        </w:rPr>
        <w:t>разработка и реализация экологических программ;</w:t>
      </w:r>
    </w:p>
    <w:p w:rsidR="009569F5" w:rsidRPr="0048020B" w:rsidRDefault="009569F5" w:rsidP="008431AB">
      <w:pPr>
        <w:pStyle w:val="TPrilogSubsection"/>
        <w:spacing w:before="0" w:after="0" w:line="240" w:lineRule="auto"/>
        <w:jc w:val="both"/>
        <w:rPr>
          <w:spacing w:val="-2"/>
        </w:rPr>
      </w:pPr>
      <w:r w:rsidRPr="0048020B">
        <w:rPr>
          <w:spacing w:val="-1"/>
        </w:rPr>
        <w:t>- у</w:t>
      </w:r>
      <w:r w:rsidRPr="0048020B">
        <w:rPr>
          <w:spacing w:val="4"/>
        </w:rPr>
        <w:t xml:space="preserve">частие в организации экологического образования, воспитания и </w:t>
      </w:r>
      <w:r w:rsidRPr="0048020B">
        <w:rPr>
          <w:spacing w:val="-2"/>
        </w:rPr>
        <w:t>просвещения населения городского округа.</w:t>
      </w:r>
    </w:p>
    <w:p w:rsidR="009569F5" w:rsidRDefault="009569F5" w:rsidP="00DE3D43">
      <w:pPr>
        <w:ind w:firstLine="510"/>
        <w:jc w:val="both"/>
      </w:pPr>
      <w:r w:rsidRPr="0048020B">
        <w:rPr>
          <w:w w:val="101"/>
        </w:rPr>
        <w:t>-</w:t>
      </w:r>
      <w:r w:rsidRPr="0048020B">
        <w:rPr>
          <w:spacing w:val="1"/>
        </w:rPr>
        <w:t xml:space="preserve"> обеспечение</w:t>
      </w:r>
      <w:r w:rsidRPr="0048020B">
        <w:rPr>
          <w:b/>
          <w:bCs/>
          <w:spacing w:val="1"/>
        </w:rPr>
        <w:t xml:space="preserve"> </w:t>
      </w:r>
      <w:r w:rsidRPr="0048020B">
        <w:t>взаимодействия населения городского округа с общественными организациями, органами территориального общественного самоуправления, оказание им методической и организационной помощи по вопросам формирования института собственников жилья и активной гражданской позиции.</w:t>
      </w:r>
    </w:p>
    <w:p w:rsidR="009569F5" w:rsidRPr="0048020B" w:rsidRDefault="009569F5" w:rsidP="00DE3D43">
      <w:pPr>
        <w:ind w:firstLine="510"/>
        <w:jc w:val="both"/>
        <w:rPr>
          <w:b/>
          <w:bCs/>
        </w:rPr>
      </w:pPr>
      <w:r w:rsidRPr="00FC4A40">
        <w:t>- выполнение функций специализированной службы по вопросам похоронного дела.</w:t>
      </w:r>
      <w:r>
        <w:t xml:space="preserve"> </w:t>
      </w:r>
    </w:p>
    <w:p w:rsidR="009569F5" w:rsidRPr="0048020B" w:rsidRDefault="009569F5" w:rsidP="00A57ED2">
      <w:pPr>
        <w:pStyle w:val="TPrilogSubsection"/>
        <w:spacing w:before="0" w:after="0" w:line="240" w:lineRule="auto"/>
        <w:jc w:val="both"/>
        <w:rPr>
          <w:spacing w:val="-2"/>
        </w:rPr>
      </w:pPr>
      <w:r w:rsidRPr="0048020B">
        <w:rPr>
          <w:spacing w:val="-2"/>
        </w:rPr>
        <w:t>2.4. Казенное учреждение осуществляет в соответствии с бюджетной сметой и (или) обязательствами перед страховщиками по обязательному социальному страхованию, деятельность, связанную с выполнением работ, оказанием услуг, относящихся к его основным видам деятельности, в сферах, указанных в настоящем Уставе.</w:t>
      </w:r>
    </w:p>
    <w:p w:rsidR="009569F5" w:rsidRPr="0048020B" w:rsidRDefault="009569F5" w:rsidP="0095684A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48020B">
        <w:rPr>
          <w:rFonts w:ascii="Times New Roman" w:hAnsi="Times New Roman" w:cs="Times New Roman"/>
          <w:sz w:val="24"/>
          <w:szCs w:val="24"/>
        </w:rPr>
        <w:t>. Казенное учреждение может осуществлять приносящую доход деятельность, лишь постольку, поскольку это служит достижению целей, для которых оно создано и соответствует указанным целям, при условии, что такая деятельность указана в его Уставе. Доходы, полученные от указанной деятельности, поступают в доход бюджета городского округа.</w:t>
      </w:r>
    </w:p>
    <w:p w:rsidR="009569F5" w:rsidRPr="0048020B" w:rsidRDefault="009569F5" w:rsidP="00A17A1A">
      <w:pPr>
        <w:shd w:val="clear" w:color="auto" w:fill="FFFFFF"/>
        <w:ind w:right="17" w:firstLine="540"/>
        <w:jc w:val="both"/>
      </w:pPr>
      <w:r w:rsidRPr="0048020B">
        <w:t>2.</w:t>
      </w:r>
      <w:r>
        <w:t>6</w:t>
      </w:r>
      <w:r w:rsidRPr="0048020B">
        <w:t>. Право Казенного учреждения осуществлять деятельность, на которую в соответствии с законодательством Российской Федерации требуется специальное разрешение (свидетельство, лицензия), возникает у Казенного учреждения с момента его получения или в указанный в нем срок и прекращается по истечении срока его действия, если иное не установлено действующим законодательством Российской Федерации.</w:t>
      </w:r>
    </w:p>
    <w:p w:rsidR="009569F5" w:rsidRPr="0048020B" w:rsidRDefault="009569F5" w:rsidP="00495500">
      <w:pPr>
        <w:jc w:val="center"/>
        <w:rPr>
          <w:b/>
          <w:bCs/>
        </w:rPr>
      </w:pPr>
    </w:p>
    <w:p w:rsidR="009569F5" w:rsidRPr="0048020B" w:rsidRDefault="009569F5" w:rsidP="00495500">
      <w:pPr>
        <w:jc w:val="center"/>
        <w:rPr>
          <w:b/>
          <w:bCs/>
        </w:rPr>
      </w:pPr>
      <w:r w:rsidRPr="0048020B">
        <w:rPr>
          <w:b/>
          <w:bCs/>
        </w:rPr>
        <w:t xml:space="preserve">                        3. ФУНКЦИИ КАЗЕННОГО УЧРЕЖДЕНИЯ</w:t>
      </w:r>
    </w:p>
    <w:p w:rsidR="009569F5" w:rsidRPr="0048020B" w:rsidRDefault="009569F5" w:rsidP="00495500">
      <w:pPr>
        <w:jc w:val="center"/>
        <w:rPr>
          <w:b/>
          <w:bCs/>
        </w:rPr>
      </w:pPr>
    </w:p>
    <w:p w:rsidR="009569F5" w:rsidRPr="0048020B" w:rsidRDefault="009569F5" w:rsidP="0003345F">
      <w:pPr>
        <w:shd w:val="clear" w:color="auto" w:fill="FFFFFF"/>
        <w:tabs>
          <w:tab w:val="right" w:pos="9900"/>
        </w:tabs>
        <w:ind w:firstLine="540"/>
        <w:jc w:val="both"/>
      </w:pPr>
      <w:r w:rsidRPr="0048020B">
        <w:t>3.1. Основные функции Казенного учреждения:</w:t>
      </w:r>
    </w:p>
    <w:p w:rsidR="009569F5" w:rsidRPr="0048020B" w:rsidRDefault="009569F5" w:rsidP="00C20680">
      <w:pPr>
        <w:adjustRightInd w:val="0"/>
        <w:ind w:firstLine="540"/>
        <w:jc w:val="both"/>
        <w:rPr>
          <w:b/>
          <w:bCs/>
          <w:lang w:eastAsia="en-US"/>
        </w:rPr>
      </w:pPr>
      <w:r w:rsidRPr="0048020B">
        <w:rPr>
          <w:b/>
          <w:bCs/>
          <w:lang w:eastAsia="en-US"/>
        </w:rPr>
        <w:t>3.1.1. в сфере коммунального хозяйства:</w:t>
      </w:r>
    </w:p>
    <w:p w:rsidR="009569F5" w:rsidRPr="0048020B" w:rsidRDefault="009569F5" w:rsidP="00C20680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проводит комплексный анализ и прогнозирует тенденции развития жилищно-коммунального хозяйства;</w:t>
      </w:r>
    </w:p>
    <w:p w:rsidR="009569F5" w:rsidRPr="0048020B" w:rsidRDefault="009569F5" w:rsidP="00C20680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участвует в разработке и реализации программ реформирования и модернизации жилищно-коммунального хозяйства;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3"/>
        </w:rPr>
      </w:pPr>
      <w:r w:rsidRPr="0048020B">
        <w:rPr>
          <w:spacing w:val="4"/>
        </w:rPr>
        <w:t>- з</w:t>
      </w:r>
      <w:r w:rsidRPr="0048020B">
        <w:rPr>
          <w:spacing w:val="5"/>
        </w:rPr>
        <w:t>аключает договоры на предоставление жилищно-</w:t>
      </w:r>
      <w:r w:rsidRPr="0048020B">
        <w:rPr>
          <w:spacing w:val="3"/>
        </w:rPr>
        <w:t>коммунальных услуг в части бюджетного финансирования;</w:t>
      </w:r>
    </w:p>
    <w:p w:rsidR="009569F5" w:rsidRPr="0048020B" w:rsidRDefault="009569F5" w:rsidP="00044569">
      <w:pPr>
        <w:adjustRightInd w:val="0"/>
        <w:ind w:firstLine="540"/>
        <w:jc w:val="both"/>
        <w:rPr>
          <w:lang w:eastAsia="en-US"/>
        </w:rPr>
      </w:pPr>
      <w:r w:rsidRPr="0048020B">
        <w:rPr>
          <w:spacing w:val="3"/>
        </w:rPr>
        <w:t>-</w:t>
      </w:r>
      <w:r w:rsidRPr="0048020B">
        <w:t xml:space="preserve"> готовит технические задания, конкурсную документацию и проводит закупки </w:t>
      </w:r>
      <w:r w:rsidRPr="0048020B">
        <w:rPr>
          <w:spacing w:val="8"/>
        </w:rPr>
        <w:t xml:space="preserve">на </w:t>
      </w:r>
      <w:r w:rsidRPr="0048020B">
        <w:rPr>
          <w:spacing w:val="7"/>
        </w:rPr>
        <w:t xml:space="preserve">поставку товаров, выполнение работ, оказание услуг для </w:t>
      </w:r>
      <w:r w:rsidRPr="0048020B">
        <w:rPr>
          <w:lang w:eastAsia="en-US"/>
        </w:rPr>
        <w:t xml:space="preserve">выполнения ремонта </w:t>
      </w:r>
      <w:r w:rsidRPr="0048020B">
        <w:rPr>
          <w:spacing w:val="3"/>
        </w:rPr>
        <w:t>многоквартирных домов</w:t>
      </w:r>
      <w:r w:rsidRPr="0048020B">
        <w:rPr>
          <w:lang w:eastAsia="en-US"/>
        </w:rPr>
        <w:t>, объектов инженерной инфраструктуры, культурно-бытового и социального назначения</w:t>
      </w:r>
      <w:r w:rsidRPr="0048020B">
        <w:rPr>
          <w:spacing w:val="10"/>
        </w:rPr>
        <w:t xml:space="preserve"> и разработку </w:t>
      </w:r>
      <w:r w:rsidRPr="0048020B">
        <w:rPr>
          <w:spacing w:val="-1"/>
        </w:rPr>
        <w:t>проектно-сметной документации</w:t>
      </w:r>
      <w:r w:rsidRPr="0048020B">
        <w:rPr>
          <w:lang w:eastAsia="en-US"/>
        </w:rPr>
        <w:t xml:space="preserve"> в соответствии с действующими нормативными документами;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2"/>
        </w:rPr>
      </w:pPr>
      <w:r w:rsidRPr="0048020B">
        <w:rPr>
          <w:spacing w:val="3"/>
        </w:rPr>
        <w:t>- п</w:t>
      </w:r>
      <w:r w:rsidRPr="0048020B">
        <w:rPr>
          <w:spacing w:val="5"/>
        </w:rPr>
        <w:t>роизводит составление и проверку сметной документации, и</w:t>
      </w:r>
      <w:r w:rsidRPr="0048020B">
        <w:rPr>
          <w:spacing w:val="5"/>
        </w:rPr>
        <w:br/>
      </w:r>
      <w:r w:rsidRPr="0048020B">
        <w:rPr>
          <w:spacing w:val="14"/>
        </w:rPr>
        <w:t>проверку актов выполненных работ на капитальный ремонт объектов</w:t>
      </w:r>
      <w:r w:rsidRPr="0048020B">
        <w:rPr>
          <w:spacing w:val="14"/>
        </w:rPr>
        <w:br/>
      </w:r>
      <w:r w:rsidRPr="0048020B">
        <w:rPr>
          <w:spacing w:val="2"/>
        </w:rPr>
        <w:t>жилья, коммунальных объектов и объектов благоустройства;</w:t>
      </w:r>
    </w:p>
    <w:p w:rsidR="009569F5" w:rsidRDefault="009569F5" w:rsidP="00044569">
      <w:pPr>
        <w:adjustRightInd w:val="0"/>
        <w:ind w:firstLine="540"/>
        <w:jc w:val="both"/>
        <w:rPr>
          <w:spacing w:val="2"/>
        </w:rPr>
      </w:pPr>
      <w:r w:rsidRPr="0048020B">
        <w:rPr>
          <w:spacing w:val="4"/>
        </w:rPr>
        <w:t xml:space="preserve">- </w:t>
      </w:r>
      <w:r w:rsidRPr="0048020B">
        <w:rPr>
          <w:spacing w:val="2"/>
        </w:rPr>
        <w:t>о</w:t>
      </w:r>
      <w:r w:rsidRPr="0048020B">
        <w:rPr>
          <w:spacing w:val="8"/>
        </w:rPr>
        <w:t xml:space="preserve">существляет координацию взаимодействия предприятий, организаций, учреждений при решении оперативных вопросов </w:t>
      </w:r>
      <w:r w:rsidRPr="0048020B">
        <w:rPr>
          <w:spacing w:val="7"/>
        </w:rPr>
        <w:t xml:space="preserve">сохранности </w:t>
      </w:r>
      <w:r w:rsidRPr="0048020B">
        <w:rPr>
          <w:spacing w:val="3"/>
        </w:rPr>
        <w:t>многоквартирных домов</w:t>
      </w:r>
      <w:r w:rsidRPr="0048020B">
        <w:rPr>
          <w:spacing w:val="7"/>
        </w:rPr>
        <w:t xml:space="preserve"> и   подготовки объектов жилищно-</w:t>
      </w:r>
      <w:r w:rsidRPr="0048020B">
        <w:rPr>
          <w:spacing w:val="2"/>
        </w:rPr>
        <w:t>коммунальной сферы к сезонной работе;</w:t>
      </w:r>
    </w:p>
    <w:p w:rsidR="009569F5" w:rsidRPr="0048020B" w:rsidRDefault="009569F5" w:rsidP="0048468C">
      <w:pPr>
        <w:adjustRightInd w:val="0"/>
        <w:ind w:firstLine="540"/>
        <w:jc w:val="both"/>
        <w:rPr>
          <w:spacing w:val="2"/>
        </w:rPr>
      </w:pPr>
      <w:r w:rsidRPr="0048020B">
        <w:t xml:space="preserve">- </w:t>
      </w:r>
      <w:r w:rsidRPr="0048020B">
        <w:rPr>
          <w:spacing w:val="2"/>
        </w:rPr>
        <w:t>анализирует проблемы коммунального хозяйства;</w:t>
      </w:r>
    </w:p>
    <w:p w:rsidR="009569F5" w:rsidRPr="00D75A79" w:rsidRDefault="009569F5" w:rsidP="0048468C">
      <w:pPr>
        <w:adjustRightInd w:val="0"/>
        <w:jc w:val="both"/>
        <w:rPr>
          <w:spacing w:val="1"/>
        </w:rPr>
      </w:pPr>
      <w:r>
        <w:rPr>
          <w:spacing w:val="2"/>
        </w:rPr>
        <w:t xml:space="preserve">         </w:t>
      </w:r>
      <w:r w:rsidRPr="00D75A79">
        <w:rPr>
          <w:spacing w:val="2"/>
        </w:rPr>
        <w:t>- у</w:t>
      </w:r>
      <w:r w:rsidRPr="00D75A79">
        <w:rPr>
          <w:spacing w:val="8"/>
        </w:rPr>
        <w:t xml:space="preserve">частвует в разработке нормативной базы по обеспечению </w:t>
      </w:r>
      <w:r w:rsidRPr="00D75A79">
        <w:rPr>
          <w:spacing w:val="3"/>
        </w:rPr>
        <w:t>населения городского округа услугами по ж</w:t>
      </w:r>
      <w:r w:rsidRPr="00D75A79">
        <w:rPr>
          <w:spacing w:val="1"/>
        </w:rPr>
        <w:t>илищно-коммунальному хозяйству</w:t>
      </w:r>
      <w:r w:rsidRPr="00D75A79">
        <w:rPr>
          <w:spacing w:val="3"/>
        </w:rPr>
        <w:t xml:space="preserve">, реализации программ по </w:t>
      </w:r>
      <w:r w:rsidRPr="00D75A79">
        <w:rPr>
          <w:spacing w:val="1"/>
        </w:rPr>
        <w:t>жилищно-коммунальному хозяйству;</w:t>
      </w:r>
    </w:p>
    <w:p w:rsidR="009569F5" w:rsidRPr="00D75A79" w:rsidRDefault="009569F5" w:rsidP="00044569">
      <w:pPr>
        <w:adjustRightInd w:val="0"/>
        <w:ind w:firstLine="540"/>
        <w:jc w:val="both"/>
      </w:pPr>
      <w:r w:rsidRPr="00D75A79">
        <w:rPr>
          <w:spacing w:val="2"/>
        </w:rPr>
        <w:t>- у</w:t>
      </w:r>
      <w:r w:rsidRPr="00D75A79">
        <w:rPr>
          <w:spacing w:val="11"/>
        </w:rPr>
        <w:t xml:space="preserve">частвует в разработке программ комплексного развития </w:t>
      </w:r>
      <w:r w:rsidRPr="00D75A79">
        <w:rPr>
          <w:spacing w:val="4"/>
        </w:rPr>
        <w:t xml:space="preserve">систем   коммунальной инфраструктуры и инвестиционных программ </w:t>
      </w:r>
      <w:r w:rsidRPr="00D75A79">
        <w:rPr>
          <w:spacing w:val="3"/>
        </w:rPr>
        <w:t xml:space="preserve">организации коммунального комплекса по развитию систем коммунальной </w:t>
      </w:r>
      <w:r w:rsidRPr="00D75A79">
        <w:t>инфраструктуры;</w:t>
      </w:r>
    </w:p>
    <w:p w:rsidR="009569F5" w:rsidRPr="00D75A79" w:rsidRDefault="009569F5" w:rsidP="00044569">
      <w:pPr>
        <w:adjustRightInd w:val="0"/>
        <w:ind w:firstLine="540"/>
        <w:jc w:val="both"/>
        <w:rPr>
          <w:spacing w:val="1"/>
        </w:rPr>
      </w:pPr>
      <w:r w:rsidRPr="00D75A79">
        <w:t>- у</w:t>
      </w:r>
      <w:r w:rsidRPr="00D75A79">
        <w:rPr>
          <w:spacing w:val="11"/>
        </w:rPr>
        <w:t xml:space="preserve">частвует в разработке предложений по инвестиционной, </w:t>
      </w:r>
      <w:r w:rsidRPr="00D75A79">
        <w:rPr>
          <w:spacing w:val="8"/>
        </w:rPr>
        <w:t xml:space="preserve">финансовой, имущественной политике развития </w:t>
      </w:r>
      <w:r w:rsidRPr="00D75A79">
        <w:rPr>
          <w:spacing w:val="1"/>
        </w:rPr>
        <w:t>коммунального хозяйства;</w:t>
      </w:r>
    </w:p>
    <w:p w:rsidR="009569F5" w:rsidRPr="00D75A79" w:rsidRDefault="009569F5" w:rsidP="00044569">
      <w:pPr>
        <w:adjustRightInd w:val="0"/>
        <w:ind w:firstLine="540"/>
        <w:jc w:val="both"/>
        <w:rPr>
          <w:spacing w:val="3"/>
        </w:rPr>
      </w:pPr>
      <w:r w:rsidRPr="00D75A79">
        <w:rPr>
          <w:spacing w:val="1"/>
        </w:rPr>
        <w:t>- у</w:t>
      </w:r>
      <w:r w:rsidRPr="00D75A79">
        <w:rPr>
          <w:spacing w:val="6"/>
        </w:rPr>
        <w:t xml:space="preserve">частвует в разработке и реализации программ </w:t>
      </w:r>
      <w:r w:rsidRPr="00D75A79">
        <w:rPr>
          <w:spacing w:val="3"/>
        </w:rPr>
        <w:t>реформирования и модернизации жилищно-коммунального хозяйства;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3"/>
        </w:rPr>
      </w:pPr>
      <w:r w:rsidRPr="00D75A79">
        <w:rPr>
          <w:spacing w:val="3"/>
        </w:rPr>
        <w:t>- уча</w:t>
      </w:r>
      <w:r w:rsidRPr="00D75A79">
        <w:rPr>
          <w:spacing w:val="4"/>
        </w:rPr>
        <w:t>ствует в разработке проектов муниципальных правовых актов в области социально-экономического развития муниципального образования, жилищно-</w:t>
      </w:r>
      <w:r w:rsidRPr="00D75A79">
        <w:rPr>
          <w:spacing w:val="6"/>
        </w:rPr>
        <w:t xml:space="preserve">коммунального обслуживания и капитального ремонта, изыскание </w:t>
      </w:r>
      <w:r w:rsidRPr="00D75A79">
        <w:rPr>
          <w:spacing w:val="3"/>
        </w:rPr>
        <w:t>резервов для улучшения технико-экономических показателей работы отрасли и повышения качества обслуживания потребителей;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р</w:t>
      </w:r>
      <w:r w:rsidRPr="0048020B">
        <w:t xml:space="preserve">ассматривает предложения, заявления и жалобы юридических и физических лиц по </w:t>
      </w:r>
      <w:r w:rsidRPr="0048020B">
        <w:rPr>
          <w:spacing w:val="9"/>
        </w:rPr>
        <w:t>жилищно-коммунальным вопросам</w:t>
      </w:r>
      <w:r w:rsidRPr="0048020B">
        <w:rPr>
          <w:spacing w:val="-1"/>
        </w:rPr>
        <w:t>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ф</w:t>
      </w:r>
      <w:r w:rsidRPr="0048020B">
        <w:rPr>
          <w:spacing w:val="6"/>
        </w:rPr>
        <w:t>ормирует обоснования и предложения Администрации города Переславля-Залесского по с</w:t>
      </w:r>
      <w:r w:rsidRPr="0048020B">
        <w:rPr>
          <w:spacing w:val="-1"/>
        </w:rPr>
        <w:t xml:space="preserve">троительству и модернизации объектов </w:t>
      </w:r>
      <w:r w:rsidRPr="0048020B">
        <w:rPr>
          <w:spacing w:val="1"/>
        </w:rPr>
        <w:t>жилищно-коммунального хозяйства</w:t>
      </w:r>
      <w:r w:rsidRPr="0048020B">
        <w:rPr>
          <w:spacing w:val="-1"/>
        </w:rPr>
        <w:t>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о</w:t>
      </w:r>
      <w:r w:rsidRPr="0048020B">
        <w:rPr>
          <w:spacing w:val="5"/>
        </w:rPr>
        <w:t>существляет в осенне-зимний период оперативный контроль за обеспечением</w:t>
      </w:r>
      <w:r w:rsidRPr="0048020B">
        <w:rPr>
          <w:spacing w:val="8"/>
        </w:rPr>
        <w:t xml:space="preserve"> </w:t>
      </w:r>
      <w:r w:rsidRPr="0048020B">
        <w:rPr>
          <w:spacing w:val="3"/>
        </w:rPr>
        <w:t>многоквартирных домов</w:t>
      </w:r>
      <w:r w:rsidRPr="0048020B">
        <w:rPr>
          <w:spacing w:val="8"/>
        </w:rPr>
        <w:t xml:space="preserve"> городского округа и объектов социальной </w:t>
      </w:r>
      <w:r w:rsidRPr="0048020B">
        <w:rPr>
          <w:spacing w:val="-1"/>
        </w:rPr>
        <w:t>инфраструктуры тепловой энергией;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</w:t>
      </w:r>
      <w:r w:rsidRPr="0048020B">
        <w:rPr>
          <w:spacing w:val="4"/>
        </w:rPr>
        <w:t xml:space="preserve">существляет контроль за накоплением запасов и наличием </w:t>
      </w:r>
      <w:r w:rsidRPr="0048020B">
        <w:rPr>
          <w:spacing w:val="12"/>
        </w:rPr>
        <w:t>твердого топлива для теплогенерирующих установок и нужд населения городского округа</w:t>
      </w:r>
      <w:r w:rsidRPr="0048020B">
        <w:rPr>
          <w:spacing w:val="-4"/>
        </w:rPr>
        <w:t>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обеспечивает организацию надежного теплоснабжения потребителей на территории городского округа, в том числе принятие мер по организации обеспечения теплоснабжением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организует выполнение требований, установленных правилами оценки готовности городского округа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осуществляет подготовку документации по согласованию вывода источников тепловой энергии, тепловых сетей в ремонт и из эксплуатации;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осуществляет подготовку документации для утверждения и актуализации схем теплоснабжения городского округа, определения единой теплоснабжающей организации;</w:t>
      </w:r>
    </w:p>
    <w:p w:rsidR="009569F5" w:rsidRPr="0048020B" w:rsidRDefault="009569F5" w:rsidP="001060E1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организует водоснабжение населения на территории городского округа, в том числе пр</w:t>
      </w:r>
      <w:r>
        <w:rPr>
          <w:spacing w:val="-4"/>
        </w:rPr>
        <w:t>инимает меры по организации водо</w:t>
      </w:r>
      <w:r w:rsidRPr="0048020B">
        <w:rPr>
          <w:spacing w:val="-4"/>
        </w:rPr>
        <w:t>снабжения населения и (или) водоотведения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9569F5" w:rsidRPr="0048020B" w:rsidRDefault="009569F5" w:rsidP="001060E1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осуществляет подготовку документации по определению гарантирующей организации для централизованной системы холодного водоснабжения и (или) водоотведения городского округа;</w:t>
      </w:r>
    </w:p>
    <w:p w:rsidR="009569F5" w:rsidRPr="0048020B" w:rsidRDefault="009569F5" w:rsidP="001060E1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осуществляет подготовку документации по согласованию вывода объектов централизованных систем холодного водоснабжения и (или) водоотведения в ремонт и из эксплуатации;</w:t>
      </w:r>
    </w:p>
    <w:p w:rsidR="009569F5" w:rsidRPr="0048020B" w:rsidRDefault="009569F5" w:rsidP="001060E1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осуществляет подготовку проектов для утверждения и актуализации схем водоснабжения и водоотведения городского округа;</w:t>
      </w:r>
    </w:p>
    <w:p w:rsidR="009569F5" w:rsidRPr="0048020B" w:rsidRDefault="009569F5" w:rsidP="001060E1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организует подготовку документации для согласования планов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площади;</w:t>
      </w:r>
    </w:p>
    <w:p w:rsidR="009569F5" w:rsidRPr="0048020B" w:rsidRDefault="009569F5" w:rsidP="00064AED">
      <w:pPr>
        <w:adjustRightInd w:val="0"/>
        <w:ind w:firstLine="540"/>
        <w:jc w:val="both"/>
        <w:rPr>
          <w:spacing w:val="-4"/>
        </w:rPr>
      </w:pPr>
      <w:r w:rsidRPr="0048020B">
        <w:rPr>
          <w:spacing w:val="-4"/>
        </w:rPr>
        <w:t>- организует подготовку проектов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«О водоснабжении и водоотведении»;</w:t>
      </w:r>
    </w:p>
    <w:p w:rsidR="009569F5" w:rsidRPr="0048020B" w:rsidRDefault="009569F5" w:rsidP="00064AED">
      <w:pPr>
        <w:adjustRightInd w:val="0"/>
        <w:ind w:firstLine="540"/>
        <w:jc w:val="both"/>
        <w:rPr>
          <w:w w:val="101"/>
        </w:rPr>
      </w:pPr>
      <w:r w:rsidRPr="0048020B">
        <w:rPr>
          <w:spacing w:val="-4"/>
        </w:rPr>
        <w:t xml:space="preserve">- </w:t>
      </w:r>
      <w:r w:rsidRPr="0048020B">
        <w:rPr>
          <w:spacing w:val="5"/>
        </w:rPr>
        <w:t xml:space="preserve">осуществляет контроль за надлежащим исполнением своих </w:t>
      </w:r>
      <w:r w:rsidRPr="0048020B">
        <w:rPr>
          <w:w w:val="101"/>
        </w:rPr>
        <w:t>обязанностей предприятиями всех форм собственности, осуществляющих деятельность в сфере предоставления жилищно-коммунальных услуг;</w:t>
      </w:r>
    </w:p>
    <w:p w:rsidR="009569F5" w:rsidRPr="0048020B" w:rsidRDefault="009569F5" w:rsidP="00064AED">
      <w:pPr>
        <w:adjustRightInd w:val="0"/>
        <w:ind w:firstLine="540"/>
        <w:jc w:val="both"/>
        <w:rPr>
          <w:w w:val="101"/>
        </w:rPr>
      </w:pPr>
      <w:r w:rsidRPr="0048020B">
        <w:rPr>
          <w:w w:val="101"/>
        </w:rPr>
        <w:t xml:space="preserve">- </w:t>
      </w:r>
      <w:bookmarkStart w:id="0" w:name="_GoBack"/>
      <w:bookmarkEnd w:id="0"/>
      <w:r w:rsidRPr="00D17D50">
        <w:rPr>
          <w:w w:val="101"/>
        </w:rPr>
        <w:t>участвует в комиссии по приемке объектов в эксплуатацию;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3"/>
        </w:rPr>
      </w:pPr>
      <w:r w:rsidRPr="0048020B">
        <w:rPr>
          <w:spacing w:val="3"/>
        </w:rPr>
        <w:t>- участвует в проведении мониторинга и оценки деятельности организаций, предоставляющих услуги по управлению и обслуживанию многоквартирных домов;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3"/>
        </w:rPr>
      </w:pPr>
      <w:r w:rsidRPr="0048020B">
        <w:rPr>
          <w:spacing w:val="3"/>
        </w:rPr>
        <w:t>- участвует в реализации долгосрочных целевых программ по капитальному ремонту многоквартирных домов;</w:t>
      </w:r>
    </w:p>
    <w:p w:rsidR="009569F5" w:rsidRPr="0048020B" w:rsidRDefault="009569F5" w:rsidP="00044569">
      <w:pPr>
        <w:ind w:firstLine="540"/>
        <w:jc w:val="both"/>
      </w:pPr>
      <w:r w:rsidRPr="0048020B">
        <w:t xml:space="preserve">- готовит технические задания, конкурсную документацию и проводит закупки </w:t>
      </w:r>
      <w:r w:rsidRPr="0048020B">
        <w:rPr>
          <w:spacing w:val="8"/>
        </w:rPr>
        <w:t>на выполнение работ по капитальному, текущему ремонту многоквартирных домов,</w:t>
      </w:r>
      <w:r w:rsidRPr="0048020B">
        <w:rPr>
          <w:spacing w:val="10"/>
        </w:rPr>
        <w:t xml:space="preserve"> объектов</w:t>
      </w:r>
      <w:r w:rsidRPr="0048020B">
        <w:rPr>
          <w:lang w:eastAsia="en-US"/>
        </w:rPr>
        <w:t xml:space="preserve"> инженерной инфраструктуры</w:t>
      </w:r>
      <w:r w:rsidRPr="0048020B">
        <w:rPr>
          <w:spacing w:val="10"/>
        </w:rPr>
        <w:t xml:space="preserve"> и разработку </w:t>
      </w:r>
      <w:r w:rsidRPr="0048020B">
        <w:rPr>
          <w:spacing w:val="-1"/>
        </w:rPr>
        <w:t>проектно-сметной документации</w:t>
      </w:r>
      <w:r w:rsidRPr="0048020B">
        <w:rPr>
          <w:spacing w:val="4"/>
        </w:rPr>
        <w:t>;</w:t>
      </w:r>
    </w:p>
    <w:p w:rsidR="009569F5" w:rsidRPr="0048020B" w:rsidRDefault="009569F5" w:rsidP="00044569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 xml:space="preserve">- осуществляет организацию работ по проведению экспертизы проектно-сметной документации на работы по капитальному, текущему ремонту </w:t>
      </w:r>
      <w:r w:rsidRPr="0048020B">
        <w:rPr>
          <w:spacing w:val="8"/>
        </w:rPr>
        <w:t>многоквартирных домов,</w:t>
      </w:r>
      <w:r w:rsidRPr="0048020B">
        <w:rPr>
          <w:spacing w:val="10"/>
        </w:rPr>
        <w:t xml:space="preserve"> объектов</w:t>
      </w:r>
      <w:r w:rsidRPr="0048020B">
        <w:rPr>
          <w:lang w:eastAsia="en-US"/>
        </w:rPr>
        <w:t xml:space="preserve"> инженерной инфраструктуры;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 xml:space="preserve">- </w:t>
      </w:r>
      <w:r w:rsidRPr="0048020B">
        <w:rPr>
          <w:spacing w:val="5"/>
        </w:rPr>
        <w:t xml:space="preserve">заключает муниципальные контракты на </w:t>
      </w:r>
      <w:r w:rsidRPr="0048020B">
        <w:rPr>
          <w:spacing w:val="10"/>
        </w:rPr>
        <w:t>капитальный, текущий ремонт многоквартирных домов, объектов</w:t>
      </w:r>
      <w:r w:rsidRPr="0048020B">
        <w:rPr>
          <w:lang w:eastAsia="en-US"/>
        </w:rPr>
        <w:t xml:space="preserve"> инженерной инфраструктуры</w:t>
      </w:r>
      <w:r w:rsidRPr="0048020B">
        <w:rPr>
          <w:spacing w:val="10"/>
        </w:rPr>
        <w:t xml:space="preserve"> и разработку </w:t>
      </w:r>
      <w:r w:rsidRPr="0048020B">
        <w:rPr>
          <w:spacing w:val="-1"/>
        </w:rPr>
        <w:t>проектно-сметной документации;</w:t>
      </w:r>
    </w:p>
    <w:p w:rsidR="009569F5" w:rsidRPr="0048020B" w:rsidRDefault="009569F5" w:rsidP="00044569">
      <w:pPr>
        <w:adjustRightInd w:val="0"/>
        <w:ind w:firstLine="540"/>
        <w:jc w:val="both"/>
      </w:pPr>
      <w:r w:rsidRPr="0048020B">
        <w:t xml:space="preserve">- своевременно предоставляет жителям информацию по вопросам жилищно-коммунального обслуживания, в том числе по изменениям в законодательстве Российской Федерации, регулирующем отношения в жилищной и коммунальной сферах, а также о ценах и тарифах на жилищно-коммунальные услуги; </w:t>
      </w:r>
    </w:p>
    <w:p w:rsidR="009569F5" w:rsidRPr="0048020B" w:rsidRDefault="009569F5" w:rsidP="00044569">
      <w:pPr>
        <w:adjustRightInd w:val="0"/>
        <w:ind w:firstLine="540"/>
        <w:jc w:val="both"/>
        <w:rPr>
          <w:spacing w:val="1"/>
        </w:rPr>
      </w:pPr>
      <w:r w:rsidRPr="0048020B">
        <w:rPr>
          <w:spacing w:val="-1"/>
        </w:rPr>
        <w:t>- п</w:t>
      </w:r>
      <w:r w:rsidRPr="0048020B">
        <w:rPr>
          <w:spacing w:val="4"/>
        </w:rPr>
        <w:t xml:space="preserve">редоставляет статистическую отчетность по вопросам </w:t>
      </w:r>
      <w:r w:rsidRPr="0048020B">
        <w:rPr>
          <w:spacing w:val="1"/>
        </w:rPr>
        <w:t>жилищно-коммунального хозяйства;</w:t>
      </w:r>
    </w:p>
    <w:p w:rsidR="009569F5" w:rsidRPr="00D73310" w:rsidRDefault="009569F5" w:rsidP="00D73310">
      <w:pPr>
        <w:adjustRightInd w:val="0"/>
        <w:ind w:firstLine="540"/>
        <w:jc w:val="both"/>
        <w:rPr>
          <w:spacing w:val="-16"/>
        </w:rPr>
      </w:pPr>
      <w:r w:rsidRPr="0048020B">
        <w:rPr>
          <w:w w:val="101"/>
        </w:rPr>
        <w:t>- заключает договоры социального найма жилого помещения, договоры найма специализированного жилого помещения муниципального жилищного фонда</w:t>
      </w:r>
      <w:r w:rsidRPr="0048020B">
        <w:rPr>
          <w:spacing w:val="-16"/>
        </w:rPr>
        <w:t>.</w:t>
      </w:r>
    </w:p>
    <w:p w:rsidR="009569F5" w:rsidRPr="0048020B" w:rsidRDefault="009569F5" w:rsidP="00C20680">
      <w:pPr>
        <w:adjustRightInd w:val="0"/>
        <w:ind w:firstLine="540"/>
        <w:jc w:val="both"/>
        <w:rPr>
          <w:b/>
          <w:bCs/>
          <w:lang w:eastAsia="en-US"/>
        </w:rPr>
      </w:pPr>
      <w:r w:rsidRPr="0048020B">
        <w:rPr>
          <w:b/>
          <w:bCs/>
          <w:lang w:eastAsia="en-US"/>
        </w:rPr>
        <w:t>3.1.2. в сфере благоустройства:</w:t>
      </w:r>
    </w:p>
    <w:p w:rsidR="009569F5" w:rsidRPr="0048020B" w:rsidRDefault="009569F5" w:rsidP="00C20680">
      <w:pPr>
        <w:adjustRightInd w:val="0"/>
        <w:ind w:firstLine="540"/>
        <w:jc w:val="both"/>
        <w:rPr>
          <w:spacing w:val="3"/>
        </w:rPr>
      </w:pPr>
      <w:r w:rsidRPr="0048020B">
        <w:rPr>
          <w:lang w:eastAsia="en-US"/>
        </w:rPr>
        <w:t xml:space="preserve">- </w:t>
      </w:r>
      <w:r w:rsidRPr="0048020B">
        <w:t xml:space="preserve"> осуществляет контроль за надлежащим использованием и </w:t>
      </w:r>
      <w:r w:rsidRPr="0048020B">
        <w:rPr>
          <w:spacing w:val="3"/>
        </w:rPr>
        <w:t>содержанием территории городского округа;</w:t>
      </w:r>
    </w:p>
    <w:p w:rsidR="009569F5" w:rsidRPr="0048020B" w:rsidRDefault="009569F5" w:rsidP="00C20680">
      <w:pPr>
        <w:adjustRightInd w:val="0"/>
        <w:ind w:firstLine="540"/>
        <w:jc w:val="both"/>
        <w:rPr>
          <w:w w:val="101"/>
        </w:rPr>
      </w:pPr>
      <w:r w:rsidRPr="0048020B">
        <w:rPr>
          <w:w w:val="101"/>
        </w:rPr>
        <w:t>- осуществляет организацию работ по содержанию мест захоронения;</w:t>
      </w:r>
    </w:p>
    <w:p w:rsidR="009569F5" w:rsidRPr="0048020B" w:rsidRDefault="009569F5" w:rsidP="00C20680">
      <w:pPr>
        <w:adjustRightInd w:val="0"/>
        <w:ind w:firstLine="540"/>
        <w:jc w:val="both"/>
        <w:rPr>
          <w:w w:val="101"/>
        </w:rPr>
      </w:pPr>
      <w:r w:rsidRPr="0048020B">
        <w:rPr>
          <w:w w:val="101"/>
        </w:rPr>
        <w:t>- осуществляет организацию</w:t>
      </w:r>
      <w:r>
        <w:rPr>
          <w:w w:val="101"/>
        </w:rPr>
        <w:t xml:space="preserve"> </w:t>
      </w:r>
      <w:r w:rsidRPr="0048020B">
        <w:rPr>
          <w:w w:val="101"/>
        </w:rPr>
        <w:t>накопления (в том числе раздельного накопления), транспортирования, обработки, утилизации, обезвреживания, захоронения твердых коммунальных отходов;</w:t>
      </w:r>
    </w:p>
    <w:p w:rsidR="009569F5" w:rsidRPr="0048020B" w:rsidRDefault="009569F5" w:rsidP="00C20680">
      <w:pPr>
        <w:adjustRightInd w:val="0"/>
        <w:ind w:firstLine="540"/>
        <w:jc w:val="both"/>
        <w:rPr>
          <w:w w:val="101"/>
        </w:rPr>
      </w:pPr>
      <w:r w:rsidRPr="0048020B">
        <w:rPr>
          <w:w w:val="101"/>
        </w:rPr>
        <w:t xml:space="preserve">- осуществляет организацию благоустройства и озеленения территории городского округа, использования, охраны, защиты, воспроизводства лесов, расположенных в границах городского округа;   </w:t>
      </w:r>
    </w:p>
    <w:p w:rsidR="009569F5" w:rsidRPr="0048020B" w:rsidRDefault="009569F5" w:rsidP="000070A8">
      <w:pPr>
        <w:adjustRightInd w:val="0"/>
        <w:ind w:firstLine="540"/>
        <w:jc w:val="both"/>
      </w:pPr>
      <w:r w:rsidRPr="0048020B">
        <w:rPr>
          <w:spacing w:val="5"/>
        </w:rPr>
        <w:t xml:space="preserve">- осуществляет организацию работ по содержанию и текущему ремонту средств организации дорожного движения, малых архитектурных форм, а также объектов </w:t>
      </w:r>
      <w:r w:rsidRPr="0048020B">
        <w:t>благоустройства города;</w:t>
      </w:r>
    </w:p>
    <w:p w:rsidR="009569F5" w:rsidRPr="0048020B" w:rsidRDefault="009569F5" w:rsidP="000070A8">
      <w:pPr>
        <w:adjustRightInd w:val="0"/>
        <w:ind w:firstLine="540"/>
        <w:jc w:val="both"/>
      </w:pPr>
      <w:r w:rsidRPr="0048020B">
        <w:t>- осуществляет организацию работ по содержанию и уборке парков, скверов, площадей, цветников и мест отдыха городского округа;</w:t>
      </w:r>
    </w:p>
    <w:p w:rsidR="009569F5" w:rsidRPr="0048020B" w:rsidRDefault="009569F5" w:rsidP="000070A8">
      <w:pPr>
        <w:adjustRightInd w:val="0"/>
        <w:ind w:firstLine="540"/>
        <w:jc w:val="both"/>
      </w:pPr>
      <w:r w:rsidRPr="0048020B">
        <w:t>- осуществляет организацию работ по выкашиванию газонов, обрезке и валке зеленых насаждений городского округа;</w:t>
      </w:r>
    </w:p>
    <w:p w:rsidR="009569F5" w:rsidRPr="0048020B" w:rsidRDefault="009569F5" w:rsidP="00D73310">
      <w:pPr>
        <w:adjustRightInd w:val="0"/>
        <w:jc w:val="both"/>
        <w:rPr>
          <w:b/>
          <w:bCs/>
        </w:rPr>
      </w:pPr>
      <w:r>
        <w:t xml:space="preserve">           </w:t>
      </w:r>
      <w:r w:rsidRPr="0048020B">
        <w:rPr>
          <w:b/>
          <w:bCs/>
        </w:rPr>
        <w:t>3.1.3. в сфере использования автомобильных дорог и осуществления дорожной деятельности:</w:t>
      </w:r>
    </w:p>
    <w:p w:rsidR="009569F5" w:rsidRPr="0048020B" w:rsidRDefault="009569F5" w:rsidP="000070A8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осуществляет разработку основных направлений инвестиционной политики в области развития автомобильных дорог местного значения городского округа;</w:t>
      </w:r>
    </w:p>
    <w:p w:rsidR="009569F5" w:rsidRPr="0048020B" w:rsidRDefault="009569F5" w:rsidP="000070A8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разрабатывает правовые акты по определению размера вреда, причиняемого тяжеловесными транспортными средствами при движении по автомобильным дорогам местного значения;</w:t>
      </w:r>
    </w:p>
    <w:p w:rsidR="009569F5" w:rsidRPr="0048020B" w:rsidRDefault="009569F5" w:rsidP="000070A8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разрабатывает правовые акты по установлению стоимости и перечня услуг по присоединению объектов дорожного сервиса к автомобильным дорогам общего пользования местного значения;</w:t>
      </w:r>
    </w:p>
    <w:p w:rsidR="009569F5" w:rsidRPr="0048020B" w:rsidRDefault="009569F5" w:rsidP="000070A8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осуществляет информационное обеспечение пользователей автомобильными дорогами общего пользования местного значения;</w:t>
      </w:r>
    </w:p>
    <w:p w:rsidR="009569F5" w:rsidRPr="0048020B" w:rsidRDefault="009569F5" w:rsidP="000070A8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осуществляет разработку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на указанные цели;</w:t>
      </w:r>
    </w:p>
    <w:p w:rsidR="009569F5" w:rsidRPr="0048020B" w:rsidRDefault="009569F5" w:rsidP="009B7A62">
      <w:pPr>
        <w:adjustRightInd w:val="0"/>
        <w:ind w:firstLine="540"/>
        <w:jc w:val="both"/>
        <w:rPr>
          <w:spacing w:val="5"/>
        </w:rPr>
      </w:pPr>
      <w:r w:rsidRPr="0048020B">
        <w:rPr>
          <w:w w:val="101"/>
        </w:rPr>
        <w:t xml:space="preserve">- </w:t>
      </w:r>
      <w:r w:rsidRPr="0048020B">
        <w:rPr>
          <w:spacing w:val="5"/>
        </w:rPr>
        <w:t>осуществляет организацию работ по обслуживанию и содержанию автомобильных дорог местного значения, обеспечение безопасности дорожного движения на автомобильных дорогах местного значения;</w:t>
      </w:r>
    </w:p>
    <w:p w:rsidR="009569F5" w:rsidRPr="0048020B" w:rsidRDefault="009569F5" w:rsidP="00D73310">
      <w:pPr>
        <w:adjustRightInd w:val="0"/>
        <w:ind w:firstLine="540"/>
        <w:jc w:val="both"/>
        <w:rPr>
          <w:spacing w:val="5"/>
        </w:rPr>
      </w:pPr>
      <w:r w:rsidRPr="0048020B">
        <w:rPr>
          <w:spacing w:val="5"/>
        </w:rPr>
        <w:t>- осуществляет контроль за обслуживанием и содержанием автомобильных дорог местного значения;</w:t>
      </w:r>
    </w:p>
    <w:p w:rsidR="009569F5" w:rsidRPr="0048020B" w:rsidRDefault="009569F5" w:rsidP="009B7A62">
      <w:pPr>
        <w:adjustRightInd w:val="0"/>
        <w:ind w:firstLine="540"/>
        <w:jc w:val="both"/>
        <w:rPr>
          <w:b/>
          <w:bCs/>
          <w:lang w:eastAsia="en-US"/>
        </w:rPr>
      </w:pPr>
      <w:r w:rsidRPr="0048020B">
        <w:rPr>
          <w:b/>
          <w:bCs/>
          <w:lang w:eastAsia="en-US"/>
        </w:rPr>
        <w:t xml:space="preserve">3.1.4. в сфере </w:t>
      </w:r>
      <w:r w:rsidRPr="0048020B">
        <w:rPr>
          <w:b/>
          <w:bCs/>
        </w:rPr>
        <w:t>предоставления транспортных услуг населению и организации транспортного обслуживания населения в границах городского округа</w:t>
      </w:r>
      <w:r w:rsidRPr="0048020B">
        <w:rPr>
          <w:b/>
          <w:bCs/>
          <w:lang w:eastAsia="en-US"/>
        </w:rPr>
        <w:t>:</w:t>
      </w:r>
    </w:p>
    <w:p w:rsidR="009569F5" w:rsidRPr="0048020B" w:rsidRDefault="009569F5" w:rsidP="009B7A62">
      <w:pPr>
        <w:shd w:val="clear" w:color="auto" w:fill="FFFFFF"/>
        <w:ind w:firstLine="540"/>
        <w:jc w:val="both"/>
        <w:rPr>
          <w:spacing w:val="1"/>
        </w:rPr>
      </w:pPr>
      <w:r w:rsidRPr="0048020B">
        <w:rPr>
          <w:b/>
          <w:bCs/>
          <w:w w:val="101"/>
        </w:rPr>
        <w:t>-</w:t>
      </w:r>
      <w:r w:rsidRPr="0048020B">
        <w:rPr>
          <w:w w:val="101"/>
        </w:rPr>
        <w:t xml:space="preserve"> </w:t>
      </w:r>
      <w:r w:rsidRPr="0048020B">
        <w:rPr>
          <w:spacing w:val="1"/>
        </w:rPr>
        <w:t>о</w:t>
      </w:r>
      <w:r w:rsidRPr="0048020B">
        <w:rPr>
          <w:spacing w:val="5"/>
        </w:rPr>
        <w:t>беспечение условий по предоставлению транспортных услуг населению городского округа, разработка порядка организации транспортного обслуживания</w:t>
      </w:r>
      <w:r w:rsidRPr="0048020B">
        <w:t xml:space="preserve"> населения на территории городского округа в соответствии с законодательством Российской Федерации, Ярославской области и Уставом города Переславля-Залесского</w:t>
      </w:r>
      <w:r w:rsidRPr="0048020B">
        <w:rPr>
          <w:spacing w:val="1"/>
        </w:rPr>
        <w:t>;</w:t>
      </w:r>
    </w:p>
    <w:p w:rsidR="009569F5" w:rsidRPr="0048020B" w:rsidRDefault="009569F5" w:rsidP="009B7A62">
      <w:pPr>
        <w:shd w:val="clear" w:color="auto" w:fill="FFFFFF"/>
        <w:ind w:firstLine="540"/>
        <w:jc w:val="both"/>
        <w:rPr>
          <w:spacing w:val="1"/>
        </w:rPr>
      </w:pPr>
      <w:r w:rsidRPr="0048020B">
        <w:rPr>
          <w:b/>
          <w:bCs/>
          <w:spacing w:val="1"/>
        </w:rPr>
        <w:t>-</w:t>
      </w:r>
      <w:r w:rsidRPr="0048020B">
        <w:rPr>
          <w:spacing w:val="1"/>
        </w:rPr>
        <w:t xml:space="preserve"> участвует в реализации муниципальных, областных программ в области транспортного обслуживания</w:t>
      </w:r>
      <w:r w:rsidRPr="0048020B">
        <w:t xml:space="preserve"> населения городского округа;</w:t>
      </w:r>
    </w:p>
    <w:p w:rsidR="009569F5" w:rsidRPr="0048020B" w:rsidRDefault="009569F5" w:rsidP="009B7A62">
      <w:pPr>
        <w:adjustRightInd w:val="0"/>
        <w:ind w:firstLine="540"/>
        <w:jc w:val="both"/>
        <w:rPr>
          <w:spacing w:val="-2"/>
        </w:rPr>
      </w:pPr>
      <w:r w:rsidRPr="0048020B">
        <w:rPr>
          <w:b/>
          <w:bCs/>
          <w:lang w:eastAsia="en-US"/>
        </w:rPr>
        <w:t>-</w:t>
      </w:r>
      <w:r w:rsidRPr="0048020B">
        <w:rPr>
          <w:lang w:eastAsia="en-US"/>
        </w:rPr>
        <w:t xml:space="preserve"> участвует в разработке</w:t>
      </w:r>
      <w:r w:rsidRPr="0048020B">
        <w:rPr>
          <w:spacing w:val="2"/>
        </w:rPr>
        <w:t xml:space="preserve"> проектов муниципальных правовых актов в сфере </w:t>
      </w:r>
      <w:r w:rsidRPr="0048020B">
        <w:t>предоставления транспортных услуг населению и организации транспортного обслуживания населения в границах городского округа</w:t>
      </w:r>
      <w:r w:rsidRPr="0048020B">
        <w:rPr>
          <w:spacing w:val="2"/>
        </w:rPr>
        <w:t xml:space="preserve">; </w:t>
      </w:r>
    </w:p>
    <w:p w:rsidR="009569F5" w:rsidRPr="0048020B" w:rsidRDefault="009569F5" w:rsidP="009B7A62">
      <w:pPr>
        <w:adjustRightInd w:val="0"/>
        <w:ind w:firstLine="540"/>
        <w:jc w:val="both"/>
      </w:pPr>
      <w:r w:rsidRPr="0048020B">
        <w:rPr>
          <w:spacing w:val="3"/>
        </w:rPr>
        <w:t>-  осуществляет под</w:t>
      </w:r>
      <w:r w:rsidRPr="0048020B">
        <w:t>готовку конкурсной документации и проведение конкурентных процедур на право заключения договоров на осуществление регулярных автобусных перевозок на муниципальных маршрутах в границах городского округа</w:t>
      </w:r>
      <w:r w:rsidRPr="0048020B">
        <w:rPr>
          <w:spacing w:val="4"/>
        </w:rPr>
        <w:t>;</w:t>
      </w:r>
    </w:p>
    <w:p w:rsidR="009569F5" w:rsidRPr="0048020B" w:rsidRDefault="009569F5" w:rsidP="009B7A62">
      <w:pPr>
        <w:adjustRightInd w:val="0"/>
        <w:ind w:firstLine="540"/>
        <w:jc w:val="both"/>
        <w:rPr>
          <w:b/>
          <w:bCs/>
          <w:spacing w:val="3"/>
        </w:rPr>
      </w:pPr>
      <w:r w:rsidRPr="0048020B">
        <w:rPr>
          <w:b/>
          <w:bCs/>
          <w:spacing w:val="4"/>
        </w:rPr>
        <w:t xml:space="preserve">- </w:t>
      </w:r>
      <w:r w:rsidRPr="0048020B">
        <w:rPr>
          <w:spacing w:val="4"/>
        </w:rPr>
        <w:t>з</w:t>
      </w:r>
      <w:r w:rsidRPr="0048020B">
        <w:rPr>
          <w:spacing w:val="5"/>
        </w:rPr>
        <w:t xml:space="preserve">аключает муниципальные контракты </w:t>
      </w:r>
      <w:r w:rsidRPr="0048020B">
        <w:t>на осуществление регулярных автобусных перевозок на муниципальных маршрутах</w:t>
      </w:r>
      <w:r w:rsidRPr="0048020B">
        <w:rPr>
          <w:spacing w:val="3"/>
        </w:rPr>
        <w:t>;</w:t>
      </w:r>
    </w:p>
    <w:p w:rsidR="009569F5" w:rsidRPr="0048020B" w:rsidRDefault="009569F5" w:rsidP="009B7A62">
      <w:pPr>
        <w:adjustRightInd w:val="0"/>
        <w:ind w:firstLine="540"/>
        <w:jc w:val="both"/>
        <w:rPr>
          <w:spacing w:val="3"/>
        </w:rPr>
      </w:pPr>
      <w:r w:rsidRPr="0048020B">
        <w:rPr>
          <w:spacing w:val="3"/>
        </w:rPr>
        <w:t xml:space="preserve">- участвует в контрольных мероприятиях </w:t>
      </w:r>
      <w:r w:rsidRPr="0048020B">
        <w:rPr>
          <w:spacing w:val="8"/>
        </w:rPr>
        <w:t>за осуществлением пассажирских перевозок на муниципальных маршрутах</w:t>
      </w:r>
      <w:r w:rsidRPr="0048020B">
        <w:rPr>
          <w:spacing w:val="3"/>
        </w:rPr>
        <w:t>;</w:t>
      </w:r>
    </w:p>
    <w:p w:rsidR="009569F5" w:rsidRPr="0048020B" w:rsidRDefault="009569F5" w:rsidP="009B7A62">
      <w:pPr>
        <w:adjustRightInd w:val="0"/>
        <w:ind w:firstLine="540"/>
        <w:jc w:val="both"/>
        <w:rPr>
          <w:spacing w:val="8"/>
        </w:rPr>
      </w:pPr>
      <w:r w:rsidRPr="0048020B">
        <w:rPr>
          <w:spacing w:val="4"/>
        </w:rPr>
        <w:t>- согласовывает паспорта</w:t>
      </w:r>
      <w:r w:rsidRPr="0048020B">
        <w:rPr>
          <w:b/>
          <w:bCs/>
          <w:spacing w:val="4"/>
        </w:rPr>
        <w:t xml:space="preserve"> </w:t>
      </w:r>
      <w:r w:rsidRPr="0048020B">
        <w:rPr>
          <w:spacing w:val="8"/>
        </w:rPr>
        <w:t>муниципальных маршрутов пассажирских перевозок;</w:t>
      </w:r>
    </w:p>
    <w:p w:rsidR="009569F5" w:rsidRPr="0048020B" w:rsidRDefault="009569F5" w:rsidP="009B7A62">
      <w:pPr>
        <w:adjustRightInd w:val="0"/>
        <w:ind w:firstLine="540"/>
        <w:jc w:val="both"/>
        <w:rPr>
          <w:spacing w:val="2"/>
        </w:rPr>
      </w:pPr>
      <w:r w:rsidRPr="0048020B">
        <w:rPr>
          <w:spacing w:val="8"/>
        </w:rPr>
        <w:t>- согласовывает расписание</w:t>
      </w:r>
      <w:r w:rsidRPr="0048020B">
        <w:t xml:space="preserve"> регулярных автобусных перевозок пассажиров и багажа на муниципальных маршрутах</w:t>
      </w:r>
      <w:r w:rsidRPr="0048020B">
        <w:rPr>
          <w:spacing w:val="2"/>
        </w:rPr>
        <w:t>;</w:t>
      </w:r>
    </w:p>
    <w:p w:rsidR="009569F5" w:rsidRPr="00D73310" w:rsidRDefault="009569F5" w:rsidP="00D73310">
      <w:pPr>
        <w:adjustRightInd w:val="0"/>
        <w:ind w:firstLine="540"/>
        <w:jc w:val="both"/>
        <w:rPr>
          <w:w w:val="101"/>
        </w:rPr>
      </w:pPr>
      <w:r w:rsidRPr="0048020B">
        <w:rPr>
          <w:spacing w:val="-4"/>
        </w:rPr>
        <w:t>- ведет реестр муниципальных маршрутов на территории городского округа и реестр контрактов с перевозчиками, осуществляющими пассажирские перевозки по указанным маршрутам</w:t>
      </w:r>
      <w:r w:rsidRPr="0048020B">
        <w:rPr>
          <w:w w:val="101"/>
        </w:rPr>
        <w:t>;</w:t>
      </w:r>
    </w:p>
    <w:p w:rsidR="009569F5" w:rsidRPr="0048020B" w:rsidRDefault="009569F5" w:rsidP="008431AB">
      <w:pPr>
        <w:adjustRightInd w:val="0"/>
        <w:ind w:firstLine="540"/>
        <w:rPr>
          <w:b/>
          <w:bCs/>
          <w:lang w:eastAsia="en-US"/>
        </w:rPr>
      </w:pPr>
      <w:r w:rsidRPr="0048020B">
        <w:rPr>
          <w:b/>
          <w:bCs/>
          <w:lang w:eastAsia="en-US"/>
        </w:rPr>
        <w:t>3.1.5. в сфере охраны окружающей среды и природопользования:</w:t>
      </w:r>
    </w:p>
    <w:p w:rsidR="009569F5" w:rsidRPr="0048020B" w:rsidRDefault="009569F5" w:rsidP="008431AB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определение основных направлений природопользования и охраны окружающей природной среды на территории городского округа;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lang w:eastAsia="en-US"/>
        </w:rPr>
        <w:t>- р</w:t>
      </w:r>
      <w:r w:rsidRPr="0048020B">
        <w:rPr>
          <w:spacing w:val="6"/>
        </w:rPr>
        <w:t xml:space="preserve">азработка и реализация муниципальных и областных программ, проектов и </w:t>
      </w:r>
      <w:r w:rsidRPr="0048020B">
        <w:rPr>
          <w:spacing w:val="7"/>
        </w:rPr>
        <w:t xml:space="preserve">мероприятий по рациональному природопользованию и охране окружающей среды, </w:t>
      </w:r>
      <w:r w:rsidRPr="0048020B">
        <w:rPr>
          <w:spacing w:val="-1"/>
        </w:rPr>
        <w:t>обеспечению экологической безопасности;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осуществление контроля хода реализации муниципальных программ и проектов в области охраны окружающей среды и экологической безопасности, муниципальных программ в области обращения с отходами;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подготовка проектов правовых актов по организации мероприятий в сфере охраны окружающей среды и природопользования;</w:t>
      </w:r>
    </w:p>
    <w:p w:rsidR="009569F5" w:rsidRPr="0048020B" w:rsidRDefault="009569F5" w:rsidP="00AE6410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организация и контроль исполнения правовых актов в сфере охраны окружающей среды и природопользования;</w:t>
      </w:r>
    </w:p>
    <w:p w:rsidR="009569F5" w:rsidRPr="0048020B" w:rsidRDefault="009569F5" w:rsidP="003A7503">
      <w:pPr>
        <w:adjustRightInd w:val="0"/>
        <w:ind w:firstLine="540"/>
        <w:jc w:val="both"/>
        <w:rPr>
          <w:spacing w:val="-2"/>
        </w:rPr>
      </w:pPr>
      <w:r w:rsidRPr="0048020B">
        <w:rPr>
          <w:spacing w:val="-1"/>
        </w:rPr>
        <w:t>- подготовка</w:t>
      </w:r>
      <w:r w:rsidRPr="0048020B">
        <w:rPr>
          <w:spacing w:val="2"/>
        </w:rPr>
        <w:t xml:space="preserve"> проектов муниципальных правовых актов в сфере природоохранного законодательства </w:t>
      </w:r>
      <w:r w:rsidRPr="0048020B">
        <w:t>Российской Федерации</w:t>
      </w:r>
      <w:r w:rsidRPr="0048020B">
        <w:rPr>
          <w:spacing w:val="2"/>
        </w:rPr>
        <w:t xml:space="preserve">;  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2"/>
        </w:rPr>
      </w:pPr>
      <w:r w:rsidRPr="0048020B">
        <w:rPr>
          <w:spacing w:val="-1"/>
        </w:rPr>
        <w:t>- у</w:t>
      </w:r>
      <w:r w:rsidRPr="0048020B">
        <w:rPr>
          <w:spacing w:val="-2"/>
        </w:rPr>
        <w:t>чет и оценка состояния окружающей природной среды на территории городского округа;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сбор, обработка и анализ информации об образовании, использовании, размещении отходов производства и потребления на территории городского округа, о воздействии отходов на окружающую среду в местах их размещения;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2"/>
        </w:rPr>
        <w:t>- у</w:t>
      </w:r>
      <w:r w:rsidRPr="0048020B">
        <w:rPr>
          <w:spacing w:val="6"/>
        </w:rPr>
        <w:t xml:space="preserve">чет и оценка объемов отходов производства и потребления на объектах, </w:t>
      </w:r>
      <w:r w:rsidRPr="0048020B">
        <w:rPr>
          <w:spacing w:val="5"/>
        </w:rPr>
        <w:t xml:space="preserve">расположенных на территории городского округа независимо от форм собственности и </w:t>
      </w:r>
      <w:r w:rsidRPr="0048020B">
        <w:rPr>
          <w:spacing w:val="-1"/>
        </w:rPr>
        <w:t>подчиненности;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принимает участие в разработке оптимальной схемы размещения объектов переработки и захоронения отходов, проектирования и строительства объектов размещения отходов, а также объектов переработки, использования, утилизации и обезвреживания отходов;</w:t>
      </w:r>
    </w:p>
    <w:p w:rsidR="009569F5" w:rsidRPr="0048020B" w:rsidRDefault="009569F5" w:rsidP="008431AB">
      <w:pPr>
        <w:adjustRightInd w:val="0"/>
        <w:ind w:firstLine="540"/>
        <w:jc w:val="both"/>
      </w:pPr>
      <w:r w:rsidRPr="0048020B">
        <w:rPr>
          <w:spacing w:val="-1"/>
        </w:rPr>
        <w:t>- сбор и комплектация документов к</w:t>
      </w:r>
      <w:r w:rsidRPr="0048020B">
        <w:rPr>
          <w:spacing w:val="4"/>
        </w:rPr>
        <w:t xml:space="preserve"> расчетам платы природопользователей городского округа за негативное воздействие на </w:t>
      </w:r>
      <w:r w:rsidRPr="0048020B">
        <w:t>окружающую среду, заполненных по форме согласно действующему законодательству Российской Федерации, и их сводное предоставление в Межрегиональное управление Росприроднадзора по Ярославской и Костромской областям;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у</w:t>
      </w:r>
      <w:r w:rsidRPr="0048020B">
        <w:rPr>
          <w:spacing w:val="8"/>
        </w:rPr>
        <w:t xml:space="preserve">частие в подготовке предложений по формированию и использованию </w:t>
      </w:r>
      <w:r w:rsidRPr="0048020B">
        <w:rPr>
          <w:spacing w:val="-1"/>
        </w:rPr>
        <w:t>территориальных платежей за негативное воздействие на окружающую среду;</w:t>
      </w:r>
    </w:p>
    <w:p w:rsidR="009569F5" w:rsidRPr="0048020B" w:rsidRDefault="009569F5" w:rsidP="008431AB">
      <w:pPr>
        <w:ind w:firstLine="540"/>
        <w:jc w:val="both"/>
      </w:pPr>
      <w:r w:rsidRPr="0048020B">
        <w:t xml:space="preserve">-  участие в подготовке технических заданий, конкурсной документации и проведении конкурсов, аукционов </w:t>
      </w:r>
      <w:r w:rsidRPr="0048020B">
        <w:rPr>
          <w:spacing w:val="8"/>
        </w:rPr>
        <w:t xml:space="preserve">на </w:t>
      </w:r>
      <w:r w:rsidRPr="0048020B">
        <w:rPr>
          <w:spacing w:val="7"/>
        </w:rPr>
        <w:t xml:space="preserve">поставку товаров, выполнение работ, оказание услуг для муниципальных </w:t>
      </w:r>
      <w:r w:rsidRPr="0048020B">
        <w:rPr>
          <w:spacing w:val="4"/>
        </w:rPr>
        <w:t>нужд в соответствии с возложенными задачами;</w:t>
      </w:r>
    </w:p>
    <w:p w:rsidR="009569F5" w:rsidRPr="0048020B" w:rsidRDefault="009569F5" w:rsidP="008431AB">
      <w:pPr>
        <w:adjustRightInd w:val="0"/>
        <w:ind w:firstLine="540"/>
        <w:rPr>
          <w:spacing w:val="-1"/>
        </w:rPr>
      </w:pPr>
      <w:r w:rsidRPr="0048020B">
        <w:rPr>
          <w:spacing w:val="-6"/>
        </w:rPr>
        <w:t>-  о</w:t>
      </w:r>
      <w:r w:rsidRPr="0048020B">
        <w:rPr>
          <w:spacing w:val="-1"/>
        </w:rPr>
        <w:t>беспечение населения необходимой экологической информацией;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к</w:t>
      </w:r>
      <w:r w:rsidRPr="0048020B">
        <w:t xml:space="preserve">онсультирование экологических служб предприятий, учреждений, </w:t>
      </w:r>
      <w:r w:rsidRPr="0048020B">
        <w:rPr>
          <w:spacing w:val="-1"/>
        </w:rPr>
        <w:t>организаций, независимо от их форм собственности и подчинения;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2"/>
        </w:rPr>
      </w:pPr>
      <w:r w:rsidRPr="0048020B">
        <w:rPr>
          <w:spacing w:val="-1"/>
        </w:rPr>
        <w:t>- у</w:t>
      </w:r>
      <w:r w:rsidRPr="0048020B">
        <w:rPr>
          <w:spacing w:val="4"/>
        </w:rPr>
        <w:t xml:space="preserve">частие в оформлении разрешений (лицензий) и заключении договоров на комплексное </w:t>
      </w:r>
      <w:r w:rsidRPr="0048020B">
        <w:rPr>
          <w:spacing w:val="-2"/>
        </w:rPr>
        <w:t xml:space="preserve">природопользование; 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2"/>
        </w:rPr>
      </w:pPr>
      <w:r w:rsidRPr="0048020B">
        <w:rPr>
          <w:spacing w:val="-2"/>
        </w:rPr>
        <w:t>- осуществление осмотра и контроля состояния зеленых насаждений;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2"/>
        </w:rPr>
        <w:t>-  у</w:t>
      </w:r>
      <w:r w:rsidRPr="0048020B">
        <w:t>частие в комиссиях по обследованию зеленых насаждений в городском округе</w:t>
      </w:r>
      <w:r w:rsidRPr="0048020B">
        <w:rPr>
          <w:spacing w:val="-1"/>
        </w:rPr>
        <w:t>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участие в расследовании аварийных и чрезвычайных ситуаций, повлекших загрязнение окружающей среды, разработке мер по ликвидации их последствий и осуществлении контроля выполнения мероприятий по ликвидации негативных последствий аварийного загрязнения окружающей природной среды;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осуществление функций по организации и проведению смотров-конкурсов по благоустройству территории городского округа;</w:t>
      </w:r>
    </w:p>
    <w:p w:rsidR="009569F5" w:rsidRPr="0048020B" w:rsidRDefault="009569F5" w:rsidP="008431AB">
      <w:pPr>
        <w:adjustRightInd w:val="0"/>
        <w:ind w:firstLine="540"/>
        <w:jc w:val="both"/>
        <w:rPr>
          <w:spacing w:val="-1"/>
        </w:rPr>
      </w:pPr>
      <w:r w:rsidRPr="0048020B">
        <w:rPr>
          <w:spacing w:val="-1"/>
        </w:rPr>
        <w:t>- участие в проведении общественных экологических экспертиз по требованию населения;</w:t>
      </w:r>
    </w:p>
    <w:p w:rsidR="009569F5" w:rsidRPr="00D73310" w:rsidRDefault="009569F5" w:rsidP="00D73310">
      <w:pPr>
        <w:adjustRightInd w:val="0"/>
        <w:ind w:firstLine="540"/>
        <w:jc w:val="both"/>
        <w:rPr>
          <w:spacing w:val="4"/>
        </w:rPr>
      </w:pPr>
      <w:r w:rsidRPr="0048020B">
        <w:rPr>
          <w:spacing w:val="-1"/>
        </w:rPr>
        <w:t>- проведение работы по</w:t>
      </w:r>
      <w:r w:rsidRPr="0048020B">
        <w:rPr>
          <w:spacing w:val="-2"/>
        </w:rPr>
        <w:t xml:space="preserve"> всем вопросам природопользования и охраны окружающей природной среды в соответствии с </w:t>
      </w:r>
      <w:r w:rsidRPr="0048020B">
        <w:rPr>
          <w:spacing w:val="4"/>
        </w:rPr>
        <w:t>федеральным законодательством, законодательством Ярославской области и муниципальными правовыми актами.</w:t>
      </w:r>
    </w:p>
    <w:p w:rsidR="009569F5" w:rsidRPr="0048020B" w:rsidRDefault="009569F5" w:rsidP="00A221C6">
      <w:pPr>
        <w:adjustRightInd w:val="0"/>
        <w:ind w:firstLine="540"/>
        <w:jc w:val="both"/>
        <w:rPr>
          <w:b/>
          <w:bCs/>
          <w:lang w:eastAsia="en-US"/>
        </w:rPr>
      </w:pPr>
      <w:r w:rsidRPr="0048020B">
        <w:rPr>
          <w:b/>
          <w:bCs/>
          <w:lang w:eastAsia="en-US"/>
        </w:rPr>
        <w:t>3.1.6. в сфере жилищных отношений:</w:t>
      </w:r>
    </w:p>
    <w:p w:rsidR="009569F5" w:rsidRPr="0048020B" w:rsidRDefault="009569F5" w:rsidP="00A221C6">
      <w:pPr>
        <w:adjustRightInd w:val="0"/>
        <w:ind w:firstLine="540"/>
        <w:jc w:val="both"/>
        <w:rPr>
          <w:lang w:eastAsia="en-US"/>
        </w:rPr>
      </w:pPr>
      <w:r w:rsidRPr="0048020B">
        <w:rPr>
          <w:lang w:eastAsia="en-US"/>
        </w:rPr>
        <w:t>- сбор информации и предоставление сводной отчетности в сфере жилищных отношений в Правительство Ярославской области;</w:t>
      </w:r>
    </w:p>
    <w:p w:rsidR="009569F5" w:rsidRPr="0048020B" w:rsidRDefault="009569F5" w:rsidP="00463627">
      <w:pPr>
        <w:ind w:firstLine="540"/>
        <w:jc w:val="both"/>
      </w:pPr>
      <w:r w:rsidRPr="0048020B">
        <w:rPr>
          <w:lang w:eastAsia="en-US"/>
        </w:rPr>
        <w:t xml:space="preserve">- </w:t>
      </w:r>
      <w:r w:rsidRPr="0048020B">
        <w:t>содействует в проведении собраний (сходов) граждан по выбору способа управления многоквартирными домами, старших по домам, подъездам, улицам и т.д.;</w:t>
      </w:r>
    </w:p>
    <w:p w:rsidR="009569F5" w:rsidRPr="0048020B" w:rsidRDefault="009569F5" w:rsidP="00463627">
      <w:pPr>
        <w:ind w:firstLine="540"/>
        <w:jc w:val="both"/>
      </w:pPr>
      <w:r w:rsidRPr="0048020B">
        <w:t xml:space="preserve">- оказывает содействие в организации взаимодействия инициативных групп многоквартирных домов, Правлений ТСЖ, старших по домам и улицам с представителями управляющих организаций и органов местного самоуправления; </w:t>
      </w:r>
    </w:p>
    <w:p w:rsidR="009569F5" w:rsidRPr="0048020B" w:rsidRDefault="009569F5" w:rsidP="00463627">
      <w:pPr>
        <w:ind w:firstLine="708"/>
        <w:jc w:val="both"/>
      </w:pPr>
      <w:r w:rsidRPr="0048020B">
        <w:t>- обеспечивает информационно -консультативную работу с населением о принятых органами государственной власти Российской Федерации и Ярославской области, органами местного самоуправления города Переславля-Залесского решениях, затрагивающих их интересы;</w:t>
      </w:r>
    </w:p>
    <w:p w:rsidR="009569F5" w:rsidRPr="0048020B" w:rsidRDefault="009569F5" w:rsidP="00463627">
      <w:pPr>
        <w:ind w:firstLine="708"/>
        <w:jc w:val="both"/>
      </w:pPr>
      <w:r w:rsidRPr="0048020B">
        <w:t>- взаимодействует с населением городского округа по формированию инициативных групп собственников помещений в многоквартирных жилых домах;</w:t>
      </w:r>
    </w:p>
    <w:p w:rsidR="009569F5" w:rsidRPr="0048020B" w:rsidRDefault="009569F5" w:rsidP="00463627">
      <w:pPr>
        <w:ind w:firstLine="708"/>
        <w:jc w:val="both"/>
      </w:pPr>
      <w:r w:rsidRPr="0048020B">
        <w:t>- оказание практической и методической помощи жителям многоквартирных жилых домов в выборе способа управления в соответствии с Жилищным кодексом Российской Федерации;</w:t>
      </w:r>
    </w:p>
    <w:p w:rsidR="009569F5" w:rsidRPr="0048020B" w:rsidRDefault="009569F5" w:rsidP="00F81F9A">
      <w:pPr>
        <w:numPr>
          <w:ilvl w:val="1"/>
          <w:numId w:val="17"/>
        </w:numPr>
        <w:tabs>
          <w:tab w:val="clear" w:pos="360"/>
        </w:tabs>
        <w:jc w:val="both"/>
      </w:pPr>
      <w:r w:rsidRPr="0048020B">
        <w:t xml:space="preserve">- инициирует проведение общих собраний собственников жилых помещений в многоквартирных жилых домах по выбору способа управления, заключению договоров с жилищными и коммунальными службами в случаях, предусмотренных жилищным законодательством Российской Федерации; </w:t>
      </w:r>
    </w:p>
    <w:p w:rsidR="009569F5" w:rsidRPr="0048020B" w:rsidRDefault="009569F5" w:rsidP="00F81F9A">
      <w:pPr>
        <w:ind w:firstLine="708"/>
        <w:jc w:val="both"/>
      </w:pPr>
      <w:r w:rsidRPr="0048020B">
        <w:t xml:space="preserve">- участвует в разработке муниципальных правовых актов органов местного самоуправления в сфере жилищного законодательства Российской Федерации; </w:t>
      </w:r>
    </w:p>
    <w:p w:rsidR="009569F5" w:rsidRPr="0048020B" w:rsidRDefault="009569F5" w:rsidP="00463627">
      <w:pPr>
        <w:ind w:firstLine="708"/>
        <w:jc w:val="both"/>
      </w:pPr>
      <w:r w:rsidRPr="0048020B">
        <w:t>- взаимодействует с соответствующими службами Администрации города Переславля-Залесского, депутатами Переславль-Залесской городской Думы, органами государственной власти и государственными надзорными органами, общественными организациями в рамках развития территориального общественного самоуправления;</w:t>
      </w:r>
    </w:p>
    <w:p w:rsidR="009569F5" w:rsidRPr="0048020B" w:rsidRDefault="009569F5" w:rsidP="00463627">
      <w:pPr>
        <w:adjustRightInd w:val="0"/>
        <w:ind w:firstLine="708"/>
        <w:jc w:val="both"/>
        <w:rPr>
          <w:spacing w:val="3"/>
        </w:rPr>
      </w:pPr>
      <w:r w:rsidRPr="0048020B">
        <w:rPr>
          <w:spacing w:val="3"/>
        </w:rPr>
        <w:t>- ведет реестр многоквартирных домов на территории городского округа;</w:t>
      </w:r>
    </w:p>
    <w:p w:rsidR="009569F5" w:rsidRPr="0048020B" w:rsidRDefault="009569F5" w:rsidP="0048020B">
      <w:pPr>
        <w:adjustRightInd w:val="0"/>
        <w:ind w:firstLine="708"/>
        <w:jc w:val="both"/>
        <w:rPr>
          <w:spacing w:val="3"/>
        </w:rPr>
      </w:pPr>
      <w:r w:rsidRPr="0048020B">
        <w:rPr>
          <w:spacing w:val="3"/>
        </w:rPr>
        <w:t>- участвует в проведении мониторинга и оценки деятельности организаций, предоставляющих услуги по управлению и обслуживанию жилищного фонда;</w:t>
      </w:r>
    </w:p>
    <w:p w:rsidR="009569F5" w:rsidRPr="0048020B" w:rsidRDefault="009569F5" w:rsidP="0048020B">
      <w:pPr>
        <w:adjustRightInd w:val="0"/>
        <w:ind w:firstLine="708"/>
        <w:jc w:val="both"/>
        <w:rPr>
          <w:spacing w:val="3"/>
        </w:rPr>
      </w:pPr>
    </w:p>
    <w:p w:rsidR="009569F5" w:rsidRPr="0048020B" w:rsidRDefault="009569F5" w:rsidP="00463627">
      <w:pPr>
        <w:adjustRightInd w:val="0"/>
        <w:ind w:firstLine="708"/>
        <w:rPr>
          <w:b/>
          <w:bCs/>
          <w:lang w:eastAsia="en-US"/>
        </w:rPr>
      </w:pPr>
      <w:r w:rsidRPr="0048020B">
        <w:rPr>
          <w:b/>
          <w:bCs/>
          <w:lang w:eastAsia="en-US"/>
        </w:rPr>
        <w:t>3.1.7.  в сфере организации похоронного дела:</w:t>
      </w:r>
    </w:p>
    <w:p w:rsidR="009569F5" w:rsidRPr="006F25B7" w:rsidRDefault="009569F5" w:rsidP="005A34B5">
      <w:pPr>
        <w:ind w:firstLine="708"/>
        <w:jc w:val="both"/>
        <w:rPr>
          <w:color w:val="FF0000"/>
        </w:rPr>
      </w:pPr>
      <w:r w:rsidRPr="0048020B">
        <w:t>- выделение участков земли для погребений  на территории муниципальных кладбищ;</w:t>
      </w:r>
      <w:r>
        <w:t xml:space="preserve"> </w:t>
      </w:r>
    </w:p>
    <w:p w:rsidR="009569F5" w:rsidRPr="0048020B" w:rsidRDefault="009569F5" w:rsidP="005A34B5">
      <w:pPr>
        <w:ind w:firstLine="708"/>
        <w:jc w:val="both"/>
      </w:pPr>
      <w:r w:rsidRPr="0048020B">
        <w:t xml:space="preserve">- инвентаризация захоронений и обновление книг захоронений; </w:t>
      </w:r>
    </w:p>
    <w:p w:rsidR="009569F5" w:rsidRPr="0048020B" w:rsidRDefault="009569F5" w:rsidP="005A34B5">
      <w:pPr>
        <w:ind w:firstLine="708"/>
        <w:jc w:val="both"/>
      </w:pPr>
      <w:r w:rsidRPr="0048020B">
        <w:t>- осуществление регистрации захоронений;</w:t>
      </w:r>
    </w:p>
    <w:p w:rsidR="009569F5" w:rsidRPr="0048020B" w:rsidRDefault="009569F5" w:rsidP="005A34B5">
      <w:pPr>
        <w:ind w:firstLine="708"/>
        <w:jc w:val="both"/>
      </w:pPr>
      <w:r w:rsidRPr="0048020B">
        <w:t>- контроль за соблюдением порядка захоронений;</w:t>
      </w:r>
    </w:p>
    <w:p w:rsidR="009569F5" w:rsidRPr="0048020B" w:rsidRDefault="009569F5" w:rsidP="005A34B5">
      <w:pPr>
        <w:ind w:firstLine="708"/>
        <w:jc w:val="both"/>
      </w:pPr>
      <w:r w:rsidRPr="0048020B">
        <w:t>- установление режима работы муниципальных кладбищ;</w:t>
      </w:r>
    </w:p>
    <w:p w:rsidR="009569F5" w:rsidRPr="0048020B" w:rsidRDefault="009569F5" w:rsidP="005A34B5">
      <w:pPr>
        <w:ind w:firstLine="708"/>
        <w:jc w:val="both"/>
      </w:pPr>
      <w:r w:rsidRPr="0048020B">
        <w:t>- выдача пропусков на въезд катафалка с гробом и телом умершего на территорию муниципальных кладбищ;</w:t>
      </w:r>
    </w:p>
    <w:p w:rsidR="009569F5" w:rsidRPr="0048020B" w:rsidRDefault="009569F5" w:rsidP="005A34B5">
      <w:pPr>
        <w:ind w:firstLine="708"/>
        <w:jc w:val="both"/>
      </w:pPr>
      <w:r w:rsidRPr="0048020B">
        <w:t>- обеспечение беспрепятственного равного доступа на муниципальные кладбища хозяйствующим субъектам, осуществляющим деятельность по оказанию ритуальных услуг, для проведения работ по подготовке могил и проведению погребений;</w:t>
      </w:r>
    </w:p>
    <w:p w:rsidR="009569F5" w:rsidRDefault="009569F5" w:rsidP="0048020B">
      <w:pPr>
        <w:adjustRightInd w:val="0"/>
        <w:ind w:firstLine="708"/>
        <w:jc w:val="both"/>
      </w:pPr>
      <w:r w:rsidRPr="0048020B">
        <w:rPr>
          <w:b/>
          <w:bCs/>
          <w:lang w:eastAsia="en-US"/>
        </w:rPr>
        <w:t xml:space="preserve">- </w:t>
      </w:r>
      <w:r w:rsidRPr="0048020B">
        <w:t>выдача разрешений на захоронение урн с прахом после кремации в родственные могилы на закрытых кладбищах;</w:t>
      </w:r>
    </w:p>
    <w:p w:rsidR="009569F5" w:rsidRPr="0048020B" w:rsidRDefault="009569F5" w:rsidP="0048020B">
      <w:pPr>
        <w:adjustRightInd w:val="0"/>
        <w:ind w:firstLine="708"/>
        <w:jc w:val="both"/>
        <w:rPr>
          <w:b/>
          <w:bCs/>
          <w:lang w:eastAsia="en-US"/>
        </w:rPr>
      </w:pPr>
    </w:p>
    <w:p w:rsidR="009569F5" w:rsidRPr="0048020B" w:rsidRDefault="009569F5" w:rsidP="00463627">
      <w:pPr>
        <w:adjustRightInd w:val="0"/>
        <w:ind w:firstLine="708"/>
        <w:rPr>
          <w:lang w:eastAsia="en-US"/>
        </w:rPr>
      </w:pPr>
      <w:r w:rsidRPr="0048020B">
        <w:rPr>
          <w:lang w:eastAsia="en-US"/>
        </w:rPr>
        <w:t>3.2. общие функции Казенного учреждения:</w:t>
      </w:r>
    </w:p>
    <w:p w:rsidR="009569F5" w:rsidRPr="0048020B" w:rsidRDefault="009569F5" w:rsidP="00463627">
      <w:pPr>
        <w:ind w:firstLine="708"/>
        <w:jc w:val="both"/>
      </w:pPr>
      <w:r w:rsidRPr="0048020B">
        <w:t xml:space="preserve">-  готовит технические задания, конкурсную документацию и проводит закупки </w:t>
      </w:r>
      <w:r w:rsidRPr="0048020B">
        <w:rPr>
          <w:spacing w:val="8"/>
        </w:rPr>
        <w:t xml:space="preserve">на </w:t>
      </w:r>
      <w:r w:rsidRPr="0048020B">
        <w:rPr>
          <w:spacing w:val="7"/>
        </w:rPr>
        <w:t xml:space="preserve">поставку товаров, выполнение работ, оказание услуг для муниципальных </w:t>
      </w:r>
      <w:r w:rsidRPr="0048020B">
        <w:rPr>
          <w:spacing w:val="4"/>
        </w:rPr>
        <w:t>нужд в соответствии с возложенными задачами;</w:t>
      </w:r>
    </w:p>
    <w:p w:rsidR="009569F5" w:rsidRPr="0048020B" w:rsidRDefault="009569F5" w:rsidP="0062351B">
      <w:pPr>
        <w:shd w:val="clear" w:color="auto" w:fill="FFFFFF"/>
        <w:tabs>
          <w:tab w:val="left" w:pos="158"/>
        </w:tabs>
        <w:ind w:firstLine="540"/>
        <w:jc w:val="both"/>
      </w:pPr>
      <w:r w:rsidRPr="0048020B">
        <w:tab/>
        <w:t xml:space="preserve">- </w:t>
      </w:r>
      <w:r w:rsidRPr="0048020B">
        <w:rPr>
          <w:spacing w:val="9"/>
        </w:rPr>
        <w:t xml:space="preserve">контролирует и согласовывает сумму к оплате за выполненные работы, оказанные услуги, поставленные товары, </w:t>
      </w:r>
      <w:r w:rsidRPr="0048020B">
        <w:rPr>
          <w:spacing w:val="12"/>
        </w:rPr>
        <w:t xml:space="preserve">согласно подписанным документам, а также окончательные расчеты по </w:t>
      </w:r>
      <w:r w:rsidRPr="0048020B">
        <w:rPr>
          <w:spacing w:val="-1"/>
        </w:rPr>
        <w:t>законченным контрактам;</w:t>
      </w:r>
    </w:p>
    <w:p w:rsidR="009569F5" w:rsidRPr="0048020B" w:rsidRDefault="009569F5" w:rsidP="00C33478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tab/>
        <w:t xml:space="preserve">- </w:t>
      </w:r>
      <w:r w:rsidRPr="0048020B">
        <w:rPr>
          <w:spacing w:val="-1"/>
        </w:rPr>
        <w:t>осуществляет оплату выполненных работ, оказанных услуг, поставленных товаров в соответствии с заключенными контрактами (договорами);</w:t>
      </w:r>
    </w:p>
    <w:p w:rsidR="009569F5" w:rsidRPr="0048020B" w:rsidRDefault="009569F5" w:rsidP="00604AFD">
      <w:pPr>
        <w:adjustRightInd w:val="0"/>
        <w:ind w:firstLine="540"/>
        <w:jc w:val="both"/>
        <w:rPr>
          <w:spacing w:val="2"/>
        </w:rPr>
      </w:pPr>
      <w:r w:rsidRPr="0048020B">
        <w:rPr>
          <w:spacing w:val="3"/>
        </w:rPr>
        <w:t>- о</w:t>
      </w:r>
      <w:r w:rsidRPr="0048020B">
        <w:rPr>
          <w:spacing w:val="6"/>
        </w:rPr>
        <w:t>существляет контроль за использованием средств бюджета городского округа, выделенных на основании бюджетной сметы</w:t>
      </w:r>
      <w:r w:rsidRPr="0048020B">
        <w:rPr>
          <w:spacing w:val="2"/>
        </w:rPr>
        <w:t>;</w:t>
      </w:r>
    </w:p>
    <w:p w:rsidR="009569F5" w:rsidRPr="0048020B" w:rsidRDefault="009569F5" w:rsidP="00C33478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ab/>
        <w:t xml:space="preserve">- осуществляет контроль за целевым использованием переданных бюджетных средств; </w:t>
      </w:r>
    </w:p>
    <w:p w:rsidR="009569F5" w:rsidRPr="0048020B" w:rsidRDefault="009569F5" w:rsidP="004D44CD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ab/>
        <w:t>- осуществляет предоставление всех видов информации и отчетности в заинтересованные органы;</w:t>
      </w:r>
    </w:p>
    <w:p w:rsidR="009569F5" w:rsidRPr="0048020B" w:rsidRDefault="009569F5" w:rsidP="004D44CD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ab/>
        <w:t>- организует публичные слушания по вопросам деятельности Казенного учреждения;</w:t>
      </w:r>
    </w:p>
    <w:p w:rsidR="009569F5" w:rsidRPr="0048020B" w:rsidRDefault="009569F5" w:rsidP="00DE3D43">
      <w:pPr>
        <w:adjustRightInd w:val="0"/>
        <w:ind w:firstLine="708"/>
        <w:jc w:val="both"/>
        <w:rPr>
          <w:spacing w:val="9"/>
        </w:rPr>
      </w:pPr>
      <w:r w:rsidRPr="0048020B">
        <w:rPr>
          <w:spacing w:val="1"/>
        </w:rPr>
        <w:t>- р</w:t>
      </w:r>
      <w:r w:rsidRPr="0048020B">
        <w:rPr>
          <w:spacing w:val="6"/>
        </w:rPr>
        <w:t>ассматривает обращения и заявления граждан и юридических лиц</w:t>
      </w:r>
      <w:r w:rsidRPr="0048020B">
        <w:rPr>
          <w:spacing w:val="9"/>
        </w:rPr>
        <w:t xml:space="preserve"> по вопросам, входящим в компетенцию;</w:t>
      </w:r>
    </w:p>
    <w:p w:rsidR="009569F5" w:rsidRPr="0048020B" w:rsidRDefault="009569F5" w:rsidP="00DE3D43">
      <w:pPr>
        <w:adjustRightInd w:val="0"/>
        <w:ind w:firstLine="708"/>
        <w:jc w:val="both"/>
        <w:rPr>
          <w:spacing w:val="9"/>
        </w:rPr>
      </w:pPr>
      <w:r w:rsidRPr="0048020B">
        <w:rPr>
          <w:spacing w:val="9"/>
        </w:rPr>
        <w:t>- готовит ответы на запросы и обращения граждан и организаций в пределах своих полномочий;</w:t>
      </w:r>
    </w:p>
    <w:p w:rsidR="009569F5" w:rsidRPr="0048020B" w:rsidRDefault="009569F5" w:rsidP="00DE3D43">
      <w:pPr>
        <w:shd w:val="clear" w:color="auto" w:fill="FFFFFF"/>
        <w:tabs>
          <w:tab w:val="left" w:pos="166"/>
        </w:tabs>
        <w:ind w:left="7" w:firstLine="533"/>
        <w:jc w:val="both"/>
        <w:rPr>
          <w:spacing w:val="9"/>
        </w:rPr>
      </w:pPr>
      <w:r w:rsidRPr="0048020B">
        <w:rPr>
          <w:spacing w:val="9"/>
        </w:rPr>
        <w:tab/>
        <w:t>- выполняет иные функции, определенные муниципальными правовыми актами.</w:t>
      </w:r>
    </w:p>
    <w:p w:rsidR="009569F5" w:rsidRPr="0048020B" w:rsidRDefault="009569F5" w:rsidP="00DE3D43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ab/>
        <w:t>- размещает информацию о деятельности Казенного учреждения в сети Интернет.</w:t>
      </w:r>
    </w:p>
    <w:p w:rsidR="009569F5" w:rsidRPr="0048020B" w:rsidRDefault="009569F5" w:rsidP="0025635C">
      <w:pPr>
        <w:shd w:val="clear" w:color="auto" w:fill="FFFFFF"/>
        <w:tabs>
          <w:tab w:val="left" w:pos="166"/>
        </w:tabs>
        <w:rPr>
          <w:b/>
          <w:bCs/>
          <w:spacing w:val="-1"/>
        </w:rPr>
      </w:pPr>
    </w:p>
    <w:p w:rsidR="009569F5" w:rsidRPr="0048020B" w:rsidRDefault="009569F5" w:rsidP="000070A8">
      <w:pPr>
        <w:shd w:val="clear" w:color="auto" w:fill="FFFFFF"/>
        <w:tabs>
          <w:tab w:val="left" w:pos="166"/>
        </w:tabs>
        <w:ind w:left="7" w:firstLine="533"/>
        <w:jc w:val="center"/>
        <w:rPr>
          <w:b/>
          <w:bCs/>
          <w:spacing w:val="-1"/>
        </w:rPr>
      </w:pPr>
      <w:r w:rsidRPr="0048020B">
        <w:rPr>
          <w:b/>
          <w:bCs/>
          <w:spacing w:val="-1"/>
        </w:rPr>
        <w:t>4. КОМПЕТЕНЦИЯ УЧРЕДИТЕЛЯ</w:t>
      </w:r>
    </w:p>
    <w:p w:rsidR="009569F5" w:rsidRPr="0048020B" w:rsidRDefault="009569F5" w:rsidP="00A76548">
      <w:pPr>
        <w:shd w:val="clear" w:color="auto" w:fill="FFFFFF"/>
        <w:tabs>
          <w:tab w:val="left" w:pos="166"/>
        </w:tabs>
        <w:jc w:val="center"/>
        <w:rPr>
          <w:b/>
          <w:bCs/>
          <w:spacing w:val="-1"/>
        </w:rPr>
      </w:pPr>
    </w:p>
    <w:p w:rsidR="009569F5" w:rsidRPr="0048020B" w:rsidRDefault="009569F5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>4.1. Учредитель самостоятельно в установленном порядке осуществляет следующие полномочия в отношении Казенного учреждения:</w:t>
      </w:r>
    </w:p>
    <w:p w:rsidR="009569F5" w:rsidRPr="0048020B" w:rsidRDefault="009569F5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>- определяет порядок составления, утверждения и ведения бюджетной сметы Казенного учреждения;</w:t>
      </w:r>
    </w:p>
    <w:p w:rsidR="009569F5" w:rsidRPr="0048020B" w:rsidRDefault="009569F5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>- определяет порядок составления и утверждения отчета о результатах деятельности Казенного учреждения и об использовании закрепленного за ним имущества;</w:t>
      </w:r>
    </w:p>
    <w:p w:rsidR="009569F5" w:rsidRPr="0048020B" w:rsidRDefault="009569F5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 xml:space="preserve">- осуществляет ведомственный контроль деятельности Казенного учреждения в установленном действующим законодательством </w:t>
      </w:r>
      <w:r w:rsidRPr="0048020B">
        <w:t>Российской Федерации</w:t>
      </w:r>
      <w:r w:rsidRPr="0048020B">
        <w:rPr>
          <w:spacing w:val="-1"/>
        </w:rPr>
        <w:t xml:space="preserve"> порядке; </w:t>
      </w:r>
    </w:p>
    <w:p w:rsidR="009569F5" w:rsidRPr="00E35A40" w:rsidRDefault="009569F5" w:rsidP="00F431C0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E35A40">
        <w:rPr>
          <w:spacing w:val="-1"/>
        </w:rPr>
        <w:t>- определяет структуру и штатную численность Казенного учреждения;</w:t>
      </w:r>
    </w:p>
    <w:p w:rsidR="009569F5" w:rsidRDefault="009569F5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 xml:space="preserve">- утверждает </w:t>
      </w:r>
      <w:r w:rsidRPr="0048020B">
        <w:t>Положение об оплате труда работников Казенного учреждения</w:t>
      </w:r>
      <w:r w:rsidRPr="0048020B">
        <w:rPr>
          <w:spacing w:val="-1"/>
        </w:rPr>
        <w:t>;</w:t>
      </w:r>
    </w:p>
    <w:p w:rsidR="009569F5" w:rsidRPr="0048020B" w:rsidRDefault="009569F5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b/>
          <w:bCs/>
          <w:spacing w:val="-1"/>
        </w:rPr>
        <w:t>-</w:t>
      </w:r>
      <w:r w:rsidRPr="0048020B">
        <w:rPr>
          <w:spacing w:val="-1"/>
        </w:rPr>
        <w:t xml:space="preserve"> согласовывает открытие филиалов и открытие представительств;</w:t>
      </w:r>
    </w:p>
    <w:p w:rsidR="009569F5" w:rsidRPr="0048020B" w:rsidRDefault="009569F5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48020B">
        <w:rPr>
          <w:spacing w:val="-1"/>
        </w:rPr>
        <w:t>- издает постановления о создании, изменении типа, реорганизации или ликвидации Казенного учреждения и осуществляет мероприятия, связанные с созданием, изменением типа, реорганизацией или ликвидацией Казенного учреждения;</w:t>
      </w:r>
    </w:p>
    <w:p w:rsidR="009569F5" w:rsidRPr="0048020B" w:rsidRDefault="009569F5" w:rsidP="00110A8C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8020B">
        <w:rPr>
          <w:rFonts w:ascii="Times New Roman" w:hAnsi="Times New Roman" w:cs="Times New Roman"/>
          <w:sz w:val="24"/>
          <w:szCs w:val="24"/>
        </w:rPr>
        <w:t xml:space="preserve">- назначает на должность и освобождает от должности директора Казенного учреждения, а также заключает и прекращает с ним </w:t>
      </w:r>
      <w:r w:rsidRPr="00E35A40">
        <w:rPr>
          <w:rFonts w:ascii="Times New Roman" w:hAnsi="Times New Roman" w:cs="Times New Roman"/>
          <w:sz w:val="24"/>
          <w:szCs w:val="24"/>
        </w:rPr>
        <w:t>срочный</w:t>
      </w:r>
      <w:r w:rsidRPr="0048020B">
        <w:rPr>
          <w:rFonts w:ascii="Times New Roman" w:hAnsi="Times New Roman" w:cs="Times New Roman"/>
          <w:sz w:val="24"/>
          <w:szCs w:val="24"/>
        </w:rPr>
        <w:t xml:space="preserve"> трудовой договор в порядке, установленном Трудовым кодексом Российской Федерации;</w:t>
      </w:r>
    </w:p>
    <w:p w:rsidR="009569F5" w:rsidRPr="009522D3" w:rsidRDefault="009569F5" w:rsidP="005A44F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r w:rsidRPr="0048020B">
        <w:rPr>
          <w:rFonts w:ascii="Times New Roman" w:hAnsi="Times New Roman" w:cs="Times New Roman"/>
          <w:sz w:val="24"/>
          <w:szCs w:val="24"/>
        </w:rPr>
        <w:t xml:space="preserve">- вносит предложения </w:t>
      </w:r>
      <w:r w:rsidRPr="0048020B">
        <w:rPr>
          <w:rFonts w:ascii="Times New Roman" w:hAnsi="Times New Roman" w:cs="Times New Roman"/>
          <w:sz w:val="24"/>
          <w:szCs w:val="24"/>
          <w:lang w:eastAsia="en-US"/>
        </w:rPr>
        <w:t>УМС Администрации города Переславля-Залесского</w:t>
      </w:r>
      <w:r w:rsidRPr="0048020B">
        <w:rPr>
          <w:rFonts w:ascii="Times New Roman" w:hAnsi="Times New Roman" w:cs="Times New Roman"/>
          <w:sz w:val="24"/>
          <w:szCs w:val="24"/>
        </w:rPr>
        <w:t xml:space="preserve"> о закреплении за Казенным учреждением имущества на праве оперативного управления, об </w:t>
      </w:r>
      <w:r w:rsidRPr="00E35A40">
        <w:rPr>
          <w:rFonts w:ascii="Times New Roman" w:hAnsi="Times New Roman" w:cs="Times New Roman"/>
          <w:sz w:val="24"/>
          <w:szCs w:val="24"/>
        </w:rPr>
        <w:t>изъятии у него имущества, находящегося в оперативном управлении Казенного учреждения;</w:t>
      </w:r>
    </w:p>
    <w:p w:rsidR="009569F5" w:rsidRPr="0048020B" w:rsidRDefault="009569F5" w:rsidP="001930E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8020B">
        <w:rPr>
          <w:rFonts w:ascii="Times New Roman" w:hAnsi="Times New Roman" w:cs="Times New Roman"/>
          <w:sz w:val="24"/>
          <w:szCs w:val="24"/>
        </w:rPr>
        <w:t>- осуществляет иные полномочия, предусмотренные действующим законодательством Российской Федерации.</w:t>
      </w:r>
    </w:p>
    <w:p w:rsidR="009569F5" w:rsidRPr="0048020B" w:rsidRDefault="009569F5" w:rsidP="0079308C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8020B">
        <w:rPr>
          <w:rFonts w:ascii="Times New Roman" w:hAnsi="Times New Roman" w:cs="Times New Roman"/>
          <w:sz w:val="24"/>
          <w:szCs w:val="24"/>
        </w:rPr>
        <w:t xml:space="preserve">4.2. Учредитель по согласованию с </w:t>
      </w:r>
      <w:r w:rsidRPr="0048020B">
        <w:rPr>
          <w:rFonts w:ascii="Times New Roman" w:hAnsi="Times New Roman" w:cs="Times New Roman"/>
          <w:sz w:val="24"/>
          <w:szCs w:val="24"/>
          <w:lang w:eastAsia="en-US"/>
        </w:rPr>
        <w:t>УМС Администрации города Переславля-Залесского</w:t>
      </w:r>
      <w:r w:rsidRPr="0048020B">
        <w:rPr>
          <w:rFonts w:ascii="Times New Roman" w:hAnsi="Times New Roman" w:cs="Times New Roman"/>
          <w:sz w:val="24"/>
          <w:szCs w:val="24"/>
        </w:rPr>
        <w:t xml:space="preserve"> утверждает Устав (изменения в Устав) Казенного учреждения, если иное не установлено законодательством</w:t>
      </w:r>
      <w:r w:rsidRPr="0048020B">
        <w:t xml:space="preserve"> </w:t>
      </w:r>
      <w:r w:rsidRPr="0048020B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9569F5" w:rsidRPr="0048020B" w:rsidRDefault="009569F5" w:rsidP="000850BC">
      <w:pPr>
        <w:shd w:val="clear" w:color="auto" w:fill="FFFFFF"/>
        <w:tabs>
          <w:tab w:val="right" w:pos="9900"/>
        </w:tabs>
        <w:jc w:val="both"/>
        <w:rPr>
          <w:b/>
          <w:bCs/>
        </w:rPr>
      </w:pPr>
      <w:r w:rsidRPr="0048020B">
        <w:rPr>
          <w:b/>
          <w:bCs/>
        </w:rPr>
        <w:t xml:space="preserve">        </w:t>
      </w:r>
    </w:p>
    <w:p w:rsidR="009569F5" w:rsidRPr="0048020B" w:rsidRDefault="009569F5" w:rsidP="004D44CD">
      <w:pPr>
        <w:shd w:val="clear" w:color="auto" w:fill="FFFFFF"/>
        <w:tabs>
          <w:tab w:val="right" w:pos="9900"/>
        </w:tabs>
        <w:ind w:firstLine="540"/>
        <w:jc w:val="center"/>
        <w:rPr>
          <w:b/>
          <w:bCs/>
          <w:lang w:eastAsia="en-US"/>
        </w:rPr>
      </w:pPr>
      <w:r w:rsidRPr="0048020B">
        <w:rPr>
          <w:b/>
          <w:bCs/>
        </w:rPr>
        <w:t xml:space="preserve">5. КОМПЕТЕНЦИЯ </w:t>
      </w:r>
      <w:r w:rsidRPr="0048020B">
        <w:rPr>
          <w:b/>
          <w:bCs/>
          <w:lang w:eastAsia="en-US"/>
        </w:rPr>
        <w:t>УМС АДМИНИСТРАЦИИ</w:t>
      </w:r>
    </w:p>
    <w:p w:rsidR="009569F5" w:rsidRPr="0048020B" w:rsidRDefault="009569F5" w:rsidP="004D44CD">
      <w:pPr>
        <w:shd w:val="clear" w:color="auto" w:fill="FFFFFF"/>
        <w:tabs>
          <w:tab w:val="right" w:pos="9900"/>
        </w:tabs>
        <w:ind w:firstLine="540"/>
        <w:jc w:val="center"/>
        <w:rPr>
          <w:b/>
          <w:bCs/>
        </w:rPr>
      </w:pPr>
      <w:r w:rsidRPr="0048020B">
        <w:rPr>
          <w:b/>
          <w:bCs/>
          <w:lang w:eastAsia="en-US"/>
        </w:rPr>
        <w:t>ГОРОДА ПЕРЕСЛАВЛЯ-ЗАЛЕССКОГО</w:t>
      </w:r>
      <w:r w:rsidRPr="0048020B">
        <w:rPr>
          <w:b/>
          <w:bCs/>
        </w:rPr>
        <w:t xml:space="preserve"> </w:t>
      </w:r>
    </w:p>
    <w:p w:rsidR="009569F5" w:rsidRPr="0048020B" w:rsidRDefault="009569F5" w:rsidP="004D44CD">
      <w:pPr>
        <w:shd w:val="clear" w:color="auto" w:fill="FFFFFF"/>
        <w:tabs>
          <w:tab w:val="right" w:pos="9900"/>
        </w:tabs>
        <w:ind w:firstLine="540"/>
        <w:jc w:val="center"/>
        <w:rPr>
          <w:b/>
          <w:bCs/>
        </w:rPr>
      </w:pP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5.1.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 xml:space="preserve"> в порядке, установленном законодательством Российской Федерации, муниципальными правовыми актами, в соответствии с установленной компетенцией, осуществляет в отношении Казенного учреждения следующие полномочия: </w:t>
      </w: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- принимает решение о закреплении за Казенным учреждением на праве оперативного управления имущества, находящегося в собственности городского округа город Переславль-Залесский;  </w:t>
      </w: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- принимает решение об изъятии у Казенного учреждения излишнего, неиспользуемого или используемого им не по назначению имущества, находящегося в собственности городского округа город Переславль-Залесский;</w:t>
      </w: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- дает Казенному учреждению согласие на отчуждение или распоряжение имуществом, закрепленным за ним на праве оперативного управления, в том числе на списание имущества в порядке, установленном муниципальным правовым актом.  </w:t>
      </w: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5.2.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 xml:space="preserve">, если иное не установлено действующим законодательством Российской Федерации, осуществляет в отношении Казенного учреждения следующие полномочия: </w:t>
      </w: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- принимает решение о закреплении имущества, находящегося в собственности городского округа город Переславль-Залесский, на праве оперативного управления за Казенным учреждением независимо от его стоимости, в отношении которого собственником ранее не было принято в установленном порядке данного решения; </w:t>
      </w: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- вносит Учредителю предложение о прекращении трудовых отношений с директором Казенного учреждения в случаях совершения сделок с имуществом, находящимся в оперативном управлении Казенного учреждения, с нарушением требований законодательства Российской Федерации; не использования имущества Казенного учреждения по целевому назначению в соответствии с видами деятельности, установленными Уставом Казенного учреждения; неисполнения поручений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>, данных в пределах своей компетенции.</w:t>
      </w:r>
    </w:p>
    <w:p w:rsidR="009569F5" w:rsidRPr="0048020B" w:rsidRDefault="009569F5" w:rsidP="00202D40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5.3.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 xml:space="preserve"> осуществляет контроль сохранности и использования по назначению имущества, закрепленного за Казенным учреждением на праве оперативного управления. </w:t>
      </w:r>
    </w:p>
    <w:p w:rsidR="009569F5" w:rsidRPr="0048020B" w:rsidRDefault="009569F5" w:rsidP="00202D40">
      <w:pPr>
        <w:shd w:val="clear" w:color="auto" w:fill="FFFFFF"/>
        <w:tabs>
          <w:tab w:val="right" w:pos="9900"/>
        </w:tabs>
        <w:ind w:firstLine="540"/>
        <w:jc w:val="both"/>
        <w:rPr>
          <w:b/>
          <w:bCs/>
        </w:rPr>
      </w:pPr>
    </w:p>
    <w:p w:rsidR="009569F5" w:rsidRPr="0048020B" w:rsidRDefault="009569F5" w:rsidP="004D44CD">
      <w:pPr>
        <w:shd w:val="clear" w:color="auto" w:fill="FFFFFF"/>
        <w:tabs>
          <w:tab w:val="right" w:pos="9900"/>
        </w:tabs>
        <w:ind w:firstLine="540"/>
        <w:jc w:val="center"/>
        <w:rPr>
          <w:b/>
          <w:bCs/>
        </w:rPr>
      </w:pPr>
      <w:r w:rsidRPr="0048020B">
        <w:rPr>
          <w:b/>
          <w:bCs/>
        </w:rPr>
        <w:t xml:space="preserve">6. ИМУЩЕСТВО И ФИНАНСЫ КАЗЕННОГО УЧРЕЖДЕНИЯ </w:t>
      </w:r>
    </w:p>
    <w:p w:rsidR="009569F5" w:rsidRPr="0048020B" w:rsidRDefault="009569F5" w:rsidP="004D44CD">
      <w:pPr>
        <w:shd w:val="clear" w:color="auto" w:fill="FFFFFF"/>
        <w:tabs>
          <w:tab w:val="right" w:pos="9900"/>
        </w:tabs>
        <w:ind w:firstLine="540"/>
        <w:jc w:val="center"/>
        <w:rPr>
          <w:b/>
          <w:bCs/>
        </w:rPr>
      </w:pPr>
    </w:p>
    <w:p w:rsidR="009569F5" w:rsidRPr="0048020B" w:rsidRDefault="009569F5" w:rsidP="00F02A1C">
      <w:pPr>
        <w:ind w:firstLine="540"/>
        <w:jc w:val="both"/>
      </w:pPr>
      <w:r w:rsidRPr="0048020B">
        <w:t xml:space="preserve">6.1. Имущество Казенного учреждения является муниципальной собственностью городского округа город Переславль-Залесский и закрепляется за Казенным учреждением на праве оперативного управления в соответствии с действующим законодательством Российской Федерации. </w:t>
      </w:r>
    </w:p>
    <w:p w:rsidR="009569F5" w:rsidRPr="0048020B" w:rsidRDefault="009569F5" w:rsidP="00F02A1C">
      <w:pPr>
        <w:ind w:firstLine="540"/>
        <w:jc w:val="both"/>
      </w:pPr>
      <w:r w:rsidRPr="0048020B">
        <w:t>Земельный участок, необходимый для выполнения Казенным учреждением своих уставных задач, предоставляется ему на праве постоянного (бессрочного) пользования в порядке, предусмотренном действующим законодательством Российской Федерации.</w:t>
      </w:r>
    </w:p>
    <w:p w:rsidR="009569F5" w:rsidRPr="0048020B" w:rsidRDefault="009569F5" w:rsidP="002E77DC">
      <w:pPr>
        <w:ind w:firstLine="540"/>
        <w:jc w:val="both"/>
      </w:pPr>
      <w:r w:rsidRPr="0048020B">
        <w:t xml:space="preserve">6.2. Источниками формирования имущества и финансовых ресурсов Казенного учреждения являются: </w:t>
      </w:r>
    </w:p>
    <w:p w:rsidR="009569F5" w:rsidRPr="0048020B" w:rsidRDefault="009569F5" w:rsidP="00693033">
      <w:pPr>
        <w:jc w:val="both"/>
      </w:pPr>
      <w:r w:rsidRPr="0048020B">
        <w:t>- имущество, закрепленное за ним на праве оперативного управления;</w:t>
      </w:r>
    </w:p>
    <w:p w:rsidR="009569F5" w:rsidRPr="0048020B" w:rsidRDefault="009569F5" w:rsidP="00693033">
      <w:pPr>
        <w:jc w:val="both"/>
      </w:pPr>
      <w:r w:rsidRPr="0048020B">
        <w:t>- имущество, приобретенное Казенным учреждением за счет средств, выделенных ему Учредителем на приобретение такого имущества;</w:t>
      </w:r>
    </w:p>
    <w:p w:rsidR="009569F5" w:rsidRPr="00AC3604" w:rsidRDefault="009569F5" w:rsidP="00693033">
      <w:pPr>
        <w:jc w:val="both"/>
        <w:rPr>
          <w:strike/>
        </w:rPr>
      </w:pPr>
      <w:r w:rsidRPr="00AC3604">
        <w:t xml:space="preserve">- средства бюджета городского округа; </w:t>
      </w:r>
    </w:p>
    <w:p w:rsidR="009569F5" w:rsidRPr="00AC3604" w:rsidRDefault="009569F5" w:rsidP="00693033">
      <w:pPr>
        <w:jc w:val="both"/>
        <w:rPr>
          <w:b/>
          <w:bCs/>
          <w:i/>
          <w:iCs/>
          <w:color w:val="000000"/>
          <w:shd w:val="clear" w:color="auto" w:fill="FFFFFF"/>
        </w:rPr>
      </w:pPr>
      <w:r w:rsidRPr="00AC3604">
        <w:t>- безвозмездные благотворительные пожертвования от физических и юридических лиц;</w:t>
      </w:r>
      <w:r>
        <w:t xml:space="preserve"> </w:t>
      </w:r>
    </w:p>
    <w:p w:rsidR="009569F5" w:rsidRPr="0048020B" w:rsidRDefault="009569F5" w:rsidP="002E77DC">
      <w:pPr>
        <w:jc w:val="both"/>
      </w:pPr>
      <w:r w:rsidRPr="0048020B">
        <w:t xml:space="preserve">- иные источники, не запрещенные действующим законодательством Российской Федерации. </w:t>
      </w:r>
    </w:p>
    <w:p w:rsidR="009569F5" w:rsidRPr="0048020B" w:rsidRDefault="009569F5" w:rsidP="0003345F">
      <w:pPr>
        <w:shd w:val="clear" w:color="auto" w:fill="FFFFFF"/>
        <w:tabs>
          <w:tab w:val="right" w:pos="11280"/>
        </w:tabs>
        <w:ind w:firstLine="540"/>
        <w:jc w:val="both"/>
      </w:pPr>
      <w:r w:rsidRPr="0048020B">
        <w:t xml:space="preserve">6.3. Имущество, закрепленное за Казенным учреждением, имущество, приобретенное на средства, выделенные ему Учредителем, и средства Казенного учреждения отражаются на его балансе и используются для достижения целей, определенных его Уставом. Казенное учреждение не вправе отчуждать, либо иным способом распоряжаться имуществом без согласия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>.</w:t>
      </w:r>
    </w:p>
    <w:p w:rsidR="009569F5" w:rsidRPr="0048020B" w:rsidRDefault="009569F5" w:rsidP="0003345F">
      <w:pPr>
        <w:shd w:val="clear" w:color="auto" w:fill="FFFFFF"/>
        <w:tabs>
          <w:tab w:val="right" w:pos="11280"/>
        </w:tabs>
        <w:ind w:firstLine="540"/>
        <w:jc w:val="both"/>
      </w:pPr>
      <w:r w:rsidRPr="0048020B">
        <w:t xml:space="preserve">6.4. Казенное учреждение ведет налоговый учет, бюджетный учет и статистическую отчетность результатов хозяйственной и иной деятельности в порядке, установленном действующим законодательством Российской Федерации. </w:t>
      </w:r>
    </w:p>
    <w:p w:rsidR="009569F5" w:rsidRPr="0048020B" w:rsidRDefault="009569F5" w:rsidP="0003345F">
      <w:pPr>
        <w:shd w:val="clear" w:color="auto" w:fill="FFFFFF"/>
        <w:tabs>
          <w:tab w:val="right" w:pos="11280"/>
        </w:tabs>
        <w:ind w:firstLine="540"/>
        <w:jc w:val="both"/>
      </w:pPr>
      <w:r w:rsidRPr="0048020B">
        <w:t xml:space="preserve">6.5. Финансовое обеспечение деятельности Казенного учреждения </w:t>
      </w:r>
      <w:r w:rsidRPr="00AC3604">
        <w:t>осуществляется с учетом расходов на содержание недвижимого имущества, закрепленного за Казенным учреждением на праве оперативного управления, в том числе переданного в аренду</w:t>
      </w:r>
      <w:r w:rsidRPr="0048020B">
        <w:t xml:space="preserve"> с согласия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>.</w:t>
      </w:r>
    </w:p>
    <w:p w:rsidR="009569F5" w:rsidRPr="0048020B" w:rsidRDefault="009569F5" w:rsidP="00030B06">
      <w:pPr>
        <w:shd w:val="clear" w:color="auto" w:fill="FFFFFF"/>
        <w:tabs>
          <w:tab w:val="right" w:pos="11280"/>
        </w:tabs>
        <w:ind w:firstLine="540"/>
        <w:jc w:val="both"/>
      </w:pPr>
      <w:r w:rsidRPr="0048020B">
        <w:t xml:space="preserve">6.6. Казенному учреждению запрещено совершение сделок, возможным последствием которых является отчуждение или обременение имущества, закрепленного за учреждением, или имущества, приобретенного за счет средств, выделенных этому учреждению из бюджета городского округа. 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6.7. В отношении имущества, принадлежащего на праве оперативного управления, Казенное учреждение обязано: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- отражать имущество на своем балансе;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- обеспечивать сохранность имущества;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- обеспечивать нормальные условия его эксплуатации;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- заключить договоры страхования имущества;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- самостоятельно заключать договоры на обслуживание;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-  проводить текущий и капитальный ремонт;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>- осуществлять амортизацию и восстановление изнашиваемой части имущества, передаваемого в оперативное управление, при этом имущество, вновь приобретенное взамен списанного (в том числе в связи с износом) включается в состав имущества, переданного в оперативное управление, на основании сметы расходов. Списанное имущество исключается из состава имущества, переданного в оперативное управление, на основании акта списания. Включение и исключение из состава имущества, оформляется дополнением к акту приема-передачи;</w:t>
      </w:r>
    </w:p>
    <w:p w:rsidR="009569F5" w:rsidRPr="0048020B" w:rsidRDefault="009569F5" w:rsidP="00C351CB">
      <w:pPr>
        <w:shd w:val="clear" w:color="auto" w:fill="FFFFFF"/>
        <w:ind w:right="29" w:firstLine="540"/>
        <w:jc w:val="both"/>
      </w:pPr>
      <w:r w:rsidRPr="0048020B">
        <w:t xml:space="preserve">- списание имущества, переданного в оперативное управление, проводится после комиссионного обследования с участием представителей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 xml:space="preserve"> и на основании распоряжения о списании.</w:t>
      </w:r>
    </w:p>
    <w:p w:rsidR="009569F5" w:rsidRPr="0048020B" w:rsidRDefault="009569F5" w:rsidP="00C351CB">
      <w:pPr>
        <w:autoSpaceDE w:val="0"/>
        <w:autoSpaceDN w:val="0"/>
        <w:adjustRightInd w:val="0"/>
        <w:ind w:firstLine="540"/>
        <w:jc w:val="both"/>
      </w:pPr>
      <w:r w:rsidRPr="0048020B">
        <w:t>- изымать излишнее, неиспользуемое или используемое не по назначению имущество;</w:t>
      </w:r>
    </w:p>
    <w:p w:rsidR="009569F5" w:rsidRPr="0048020B" w:rsidRDefault="009569F5" w:rsidP="0003345F">
      <w:pPr>
        <w:jc w:val="center"/>
        <w:rPr>
          <w:b/>
          <w:bCs/>
        </w:rPr>
      </w:pPr>
    </w:p>
    <w:p w:rsidR="009569F5" w:rsidRPr="0048020B" w:rsidRDefault="009569F5" w:rsidP="0003345F">
      <w:pPr>
        <w:jc w:val="center"/>
        <w:rPr>
          <w:b/>
          <w:bCs/>
        </w:rPr>
      </w:pPr>
      <w:r w:rsidRPr="0048020B">
        <w:rPr>
          <w:b/>
          <w:bCs/>
        </w:rPr>
        <w:t>7. ОРГАНИЗАЦИЯ ДЕЯТЕЛЬНОСТИ, ПРАВА И ОБЯЗАННОСТИ КАЗЕННОГО УЧРЕЖДЕНИЯ</w:t>
      </w:r>
    </w:p>
    <w:p w:rsidR="009569F5" w:rsidRPr="0048020B" w:rsidRDefault="009569F5" w:rsidP="0003345F">
      <w:pPr>
        <w:jc w:val="center"/>
        <w:rPr>
          <w:b/>
          <w:bCs/>
        </w:rPr>
      </w:pPr>
    </w:p>
    <w:p w:rsidR="009569F5" w:rsidRPr="0048020B" w:rsidRDefault="009569F5" w:rsidP="0003345F">
      <w:pPr>
        <w:keepLines/>
        <w:shd w:val="clear" w:color="auto" w:fill="FFFFFF"/>
        <w:tabs>
          <w:tab w:val="left" w:pos="2602"/>
        </w:tabs>
        <w:ind w:firstLine="540"/>
        <w:jc w:val="both"/>
      </w:pPr>
      <w:r w:rsidRPr="0048020B">
        <w:t>7.1. Казенное учреждение строит свои отношения с юридическими и физическими лицами на основе договоров, соглашений, контрактов.</w:t>
      </w:r>
    </w:p>
    <w:p w:rsidR="009569F5" w:rsidRPr="0048020B" w:rsidRDefault="009569F5" w:rsidP="0003345F">
      <w:pPr>
        <w:keepLines/>
        <w:shd w:val="clear" w:color="auto" w:fill="FFFFFF"/>
        <w:tabs>
          <w:tab w:val="left" w:pos="2602"/>
        </w:tabs>
        <w:ind w:firstLine="540"/>
        <w:jc w:val="both"/>
      </w:pPr>
      <w:r w:rsidRPr="0048020B">
        <w:t>7.2. Казенное учреждение свободно в выборе форм и предмета договоров и обязательств, любых других условий взаимоотношений с организациями, которые не противоречат действующему законодательству Российской Федерации и настоящему Уставу.</w:t>
      </w:r>
    </w:p>
    <w:p w:rsidR="009569F5" w:rsidRDefault="009569F5" w:rsidP="00F054BA">
      <w:pPr>
        <w:shd w:val="clear" w:color="auto" w:fill="FFFFFF"/>
        <w:ind w:right="29" w:firstLine="540"/>
        <w:jc w:val="both"/>
      </w:pPr>
      <w:r w:rsidRPr="0048020B">
        <w:t xml:space="preserve">7.3. Заключение и оплата Казенным учреждением муниципальных контрактов, иных договоров, подлежащих исполнению за счет бюджетных средств, </w:t>
      </w:r>
      <w:r>
        <w:t>производится от своего имени</w:t>
      </w:r>
      <w:r w:rsidRPr="0048020B">
        <w:t xml:space="preserve"> в пределах, доведенных Казенному учреждению лимитов бюджетных обязательств, с учетом принятых и неисполненных обязательств. </w:t>
      </w:r>
    </w:p>
    <w:p w:rsidR="009569F5" w:rsidRPr="0048020B" w:rsidRDefault="009569F5" w:rsidP="0003345F">
      <w:pPr>
        <w:keepLines/>
        <w:shd w:val="clear" w:color="auto" w:fill="FFFFFF"/>
        <w:tabs>
          <w:tab w:val="left" w:pos="2602"/>
        </w:tabs>
        <w:ind w:firstLine="540"/>
        <w:jc w:val="both"/>
      </w:pPr>
      <w:r w:rsidRPr="0048020B">
        <w:t xml:space="preserve">7.4. Казенное учреждение выступает заказчиком и заключает контракты (договоры) при осуществлении закупок товаров, работ, услуг </w:t>
      </w:r>
      <w:r w:rsidRPr="00DF1C50">
        <w:t>для нужд муниципального образования</w:t>
      </w:r>
      <w:r w:rsidRPr="0048020B">
        <w:t>, в соответствии с действующим законодательством Российской Федерации.</w:t>
      </w:r>
    </w:p>
    <w:p w:rsidR="009569F5" w:rsidRPr="0048020B" w:rsidRDefault="009569F5" w:rsidP="0003345F">
      <w:pPr>
        <w:keepLines/>
        <w:shd w:val="clear" w:color="auto" w:fill="FFFFFF"/>
        <w:tabs>
          <w:tab w:val="left" w:pos="2602"/>
        </w:tabs>
        <w:ind w:firstLine="540"/>
        <w:jc w:val="both"/>
      </w:pPr>
      <w:r w:rsidRPr="0048020B">
        <w:t>7.5. Казенное учреждение является получателем бюджетных средств.</w:t>
      </w:r>
    </w:p>
    <w:p w:rsidR="009569F5" w:rsidRPr="0048020B" w:rsidRDefault="009569F5" w:rsidP="0003345F">
      <w:pPr>
        <w:keepLines/>
        <w:shd w:val="clear" w:color="auto" w:fill="FFFFFF"/>
        <w:tabs>
          <w:tab w:val="left" w:pos="2602"/>
        </w:tabs>
        <w:ind w:firstLine="540"/>
        <w:jc w:val="both"/>
      </w:pPr>
      <w:r w:rsidRPr="0048020B">
        <w:t xml:space="preserve">7.6. Казенное учреждение ведет мобилизационный учет и учет военнообязанных в соответствии с законодательством Российской Федерации. </w:t>
      </w:r>
    </w:p>
    <w:p w:rsidR="009569F5" w:rsidRPr="0048020B" w:rsidRDefault="009569F5" w:rsidP="0003345F">
      <w:pPr>
        <w:keepLines/>
        <w:shd w:val="clear" w:color="auto" w:fill="FFFFFF"/>
        <w:tabs>
          <w:tab w:val="left" w:pos="2602"/>
        </w:tabs>
        <w:ind w:firstLine="540"/>
        <w:jc w:val="both"/>
      </w:pPr>
      <w:r w:rsidRPr="0048020B">
        <w:t xml:space="preserve">7.7. Казенное учреждение соблюдает правила пожарной безопасности и взрывоопасности. </w:t>
      </w:r>
    </w:p>
    <w:p w:rsidR="009569F5" w:rsidRPr="0048020B" w:rsidRDefault="009569F5" w:rsidP="00640B89">
      <w:pPr>
        <w:keepLines/>
        <w:shd w:val="clear" w:color="auto" w:fill="FFFFFF"/>
        <w:tabs>
          <w:tab w:val="left" w:pos="2602"/>
        </w:tabs>
        <w:ind w:firstLine="540"/>
        <w:jc w:val="both"/>
      </w:pPr>
      <w:r w:rsidRPr="0048020B">
        <w:t>7.8. Для осуществления возложенных функций, в соответствии с действующим законодательством, Казенное учреждение имеет право:</w:t>
      </w:r>
    </w:p>
    <w:p w:rsidR="009569F5" w:rsidRPr="0048020B" w:rsidRDefault="009569F5" w:rsidP="0003345F">
      <w:pPr>
        <w:keepLines/>
        <w:shd w:val="clear" w:color="auto" w:fill="FFFFFF"/>
        <w:ind w:firstLine="540"/>
        <w:jc w:val="both"/>
      </w:pPr>
      <w:r w:rsidRPr="0048020B">
        <w:t>7.8.1. Осуществлять в отношении закрепленного за ним имущества права владения, пользования в пределах, установленных законом, в соответствии с целями своей деятельности, назначением этого имущества, заданиями Учредителя, и, если иное не установлено законом, распоряжаться этим имуществом с согласия собственника.</w:t>
      </w:r>
    </w:p>
    <w:p w:rsidR="009569F5" w:rsidRPr="0048020B" w:rsidRDefault="009569F5" w:rsidP="00640B89">
      <w:pPr>
        <w:keepLines/>
        <w:shd w:val="clear" w:color="auto" w:fill="FFFFFF"/>
        <w:ind w:firstLine="540"/>
        <w:jc w:val="both"/>
      </w:pPr>
      <w:r w:rsidRPr="0048020B">
        <w:t>7.8.2. Для достижения целей создания Казенного учреждения заключать все виды договоров (контрактов) с юридическими и физическими лицами, не противоречащие законодательству Российской Федерации и в соответствии с настоящим Уставом.</w:t>
      </w:r>
    </w:p>
    <w:p w:rsidR="009569F5" w:rsidRPr="0048020B" w:rsidRDefault="009569F5" w:rsidP="0003345F">
      <w:pPr>
        <w:keepLines/>
        <w:shd w:val="clear" w:color="auto" w:fill="FFFFFF"/>
        <w:ind w:firstLine="540"/>
        <w:jc w:val="both"/>
      </w:pPr>
      <w:r w:rsidRPr="0048020B">
        <w:t>7.8.3. Запрашивать и получать необходимую информацию по вопросам, относящимся к компетенции Казенного учреждения.</w:t>
      </w:r>
    </w:p>
    <w:p w:rsidR="009569F5" w:rsidRPr="0048020B" w:rsidRDefault="009569F5" w:rsidP="0003345F">
      <w:pPr>
        <w:keepLines/>
        <w:shd w:val="clear" w:color="auto" w:fill="FFFFFF"/>
        <w:ind w:firstLine="540"/>
        <w:jc w:val="both"/>
      </w:pPr>
      <w:r w:rsidRPr="0048020B">
        <w:t>7.8.4. Взаимодействовать с соответствующими структурными подразделениями Администрации города Переславля-Залесского, организациями, учреждениями и органами власти.</w:t>
      </w:r>
    </w:p>
    <w:p w:rsidR="009569F5" w:rsidRPr="0048020B" w:rsidRDefault="009569F5" w:rsidP="008B6CBF">
      <w:pPr>
        <w:keepLines/>
        <w:shd w:val="clear" w:color="auto" w:fill="FFFFFF"/>
        <w:ind w:firstLine="540"/>
        <w:jc w:val="both"/>
      </w:pPr>
      <w:r w:rsidRPr="0048020B">
        <w:t xml:space="preserve">7.8.5. Совершать иные действия в пределах своей компетенции и не противоречащие действующему законодательству Российской Федерации и настоящему Уставу. </w:t>
      </w:r>
    </w:p>
    <w:p w:rsidR="009569F5" w:rsidRPr="0048020B" w:rsidRDefault="009569F5" w:rsidP="008B6CBF">
      <w:pPr>
        <w:keepLines/>
        <w:shd w:val="clear" w:color="auto" w:fill="FFFFFF"/>
        <w:ind w:firstLine="540"/>
        <w:jc w:val="both"/>
      </w:pPr>
      <w:r w:rsidRPr="0048020B">
        <w:t>7.8.6. Приобретать всякого рода движимое и недвижимое имущество, необходимое для деятельности Казенного учреждения, за счет средств, выделенных ему Учредителем на приобретение такого имущества.</w:t>
      </w:r>
    </w:p>
    <w:p w:rsidR="009569F5" w:rsidRPr="0048020B" w:rsidRDefault="009569F5" w:rsidP="004925B9">
      <w:pPr>
        <w:shd w:val="clear" w:color="auto" w:fill="FFFFFF"/>
        <w:ind w:right="29" w:firstLine="540"/>
        <w:jc w:val="both"/>
      </w:pPr>
      <w:r w:rsidRPr="0048020B">
        <w:t>7.8.7. Казенное учреждение без согласия собственника не вправе отчуждать или иным способом распоряжаться имуществом, закрепленным за ним на праве оперативного управления, а также имуществом, приобретенным Казенным учреждением самостоятельно.</w:t>
      </w:r>
    </w:p>
    <w:p w:rsidR="009569F5" w:rsidRPr="0048020B" w:rsidRDefault="009569F5" w:rsidP="00DB257F">
      <w:pPr>
        <w:autoSpaceDE w:val="0"/>
        <w:autoSpaceDN w:val="0"/>
        <w:adjustRightInd w:val="0"/>
        <w:ind w:firstLine="698"/>
        <w:jc w:val="both"/>
      </w:pPr>
      <w:r w:rsidRPr="0048020B">
        <w:t>7.8.8. Казенное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 Российской Федерации.</w:t>
      </w:r>
    </w:p>
    <w:p w:rsidR="009569F5" w:rsidRPr="0048020B" w:rsidRDefault="009569F5" w:rsidP="00A07AC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 Казенное учреждение обязано:</w:t>
      </w:r>
    </w:p>
    <w:p w:rsidR="009569F5" w:rsidRPr="0048020B" w:rsidRDefault="009569F5" w:rsidP="00A07AC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7.9.1. В полном объеме выполнять свои функции, возложенные на Казенное учреждение настоящим Уставом, обеспечивать исполнение постановлений, распоряжений, указаний, поручений и других распорядительных документов Учредителя, а также планов организационных и иных мероприятий, утвержденных Учредителем.</w:t>
      </w:r>
    </w:p>
    <w:p w:rsidR="009569F5" w:rsidRPr="0048020B" w:rsidRDefault="009569F5" w:rsidP="00A07AC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7.9.2. Обеспечивать выполнение своих обязательств в пределах, доведенных до Казенного учреждения, лимитов бюджетных обязательств.</w:t>
      </w:r>
    </w:p>
    <w:p w:rsidR="009569F5" w:rsidRPr="0048020B" w:rsidRDefault="009569F5" w:rsidP="00A07AC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7.9.3. Составлять, утверждать и исполнять бюджетную смету.</w:t>
      </w:r>
    </w:p>
    <w:p w:rsidR="009569F5" w:rsidRPr="0048020B" w:rsidRDefault="009569F5" w:rsidP="00A07AC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 xml:space="preserve">7.9.4. Формировать и представлять статистическую, бухгалтерскую и иную отчетность в порядке и сроки, установленные действующим законодательством Российской Федерации и муниципальными правовыми актами. </w:t>
      </w:r>
    </w:p>
    <w:p w:rsidR="009569F5" w:rsidRPr="0048020B" w:rsidRDefault="009569F5" w:rsidP="0018154F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7.9.5. Обеспечивать своим работникам безопасные условия труда, меры социальной защиты и, гарантированный законодательством Российской Федерации, минимальный размер оплаты труда.</w:t>
      </w:r>
    </w:p>
    <w:p w:rsidR="009569F5" w:rsidRPr="0048020B" w:rsidRDefault="009569F5" w:rsidP="0018154F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 xml:space="preserve">7.9.6. Обеспечивать своевременно и в полном объеме выплату своим работникам заработной платы и иных выплат в соответствии с действующим законодательством Российской Федерации. </w:t>
      </w:r>
    </w:p>
    <w:p w:rsidR="009569F5" w:rsidRPr="0048020B" w:rsidRDefault="009569F5" w:rsidP="0018154F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7.9.7. Обеспечивать учет и сохранность документов по личному составу, своевременную передачу этих документов на государственное хранение в установленном законом порядке.</w:t>
      </w:r>
    </w:p>
    <w:p w:rsidR="009569F5" w:rsidRPr="0048020B" w:rsidRDefault="009569F5" w:rsidP="0026307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 xml:space="preserve">7.9.8. Нести ответственность в соответствии с законодательством Российской Федерации за нарушение договорных, расчетных, налоговых, иных обязательств. </w:t>
      </w:r>
    </w:p>
    <w:p w:rsidR="009569F5" w:rsidRPr="0048020B" w:rsidRDefault="009569F5" w:rsidP="00A07AC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7.9.9. Возмещать ущерб, причиненный по вине Казенного учреждения.</w:t>
      </w:r>
    </w:p>
    <w:p w:rsidR="009569F5" w:rsidRPr="0048020B" w:rsidRDefault="009569F5" w:rsidP="00537E99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>7.9.10. Обеспечивать сохранность имущества и средств, выделенных на содержание Казенного учреждения, в соответствии с бюджетной сметой, использовать имущество и средства эффективно и по целевому назначению.</w:t>
      </w:r>
    </w:p>
    <w:p w:rsidR="009569F5" w:rsidRPr="0048020B" w:rsidRDefault="009569F5" w:rsidP="00A07AC7">
      <w:pPr>
        <w:keepLines/>
        <w:shd w:val="clear" w:color="auto" w:fill="FFFFFF"/>
        <w:tabs>
          <w:tab w:val="left" w:pos="1190"/>
        </w:tabs>
        <w:ind w:firstLine="540"/>
        <w:jc w:val="both"/>
      </w:pPr>
      <w:r w:rsidRPr="0048020B">
        <w:t xml:space="preserve">7.9.11. Выполнять иные обязанности в соответствии с действующим законодательством Российской Федерации, муниципальными правовыми актами, настоящим Уставом. </w:t>
      </w:r>
    </w:p>
    <w:p w:rsidR="009569F5" w:rsidRPr="0048020B" w:rsidRDefault="009569F5" w:rsidP="00F93D86">
      <w:pPr>
        <w:ind w:left="708"/>
        <w:jc w:val="center"/>
        <w:rPr>
          <w:b/>
          <w:bCs/>
        </w:rPr>
      </w:pPr>
    </w:p>
    <w:p w:rsidR="009569F5" w:rsidRPr="0048020B" w:rsidRDefault="009569F5" w:rsidP="00F93D86">
      <w:pPr>
        <w:ind w:left="708"/>
        <w:jc w:val="center"/>
        <w:rPr>
          <w:b/>
          <w:bCs/>
        </w:rPr>
      </w:pPr>
      <w:r w:rsidRPr="0048020B">
        <w:rPr>
          <w:b/>
          <w:bCs/>
        </w:rPr>
        <w:t>8. УЧЕТ И ОТЧЕТНОСТЬ</w:t>
      </w:r>
    </w:p>
    <w:p w:rsidR="009569F5" w:rsidRPr="0048020B" w:rsidRDefault="009569F5" w:rsidP="00EE270E">
      <w:pPr>
        <w:ind w:firstLine="540"/>
      </w:pPr>
    </w:p>
    <w:p w:rsidR="009569F5" w:rsidRPr="0048020B" w:rsidRDefault="009569F5" w:rsidP="00EE270E">
      <w:pPr>
        <w:ind w:firstLine="540"/>
      </w:pPr>
      <w:r w:rsidRPr="0048020B">
        <w:t>8.1. Казенное учреждение ведет:</w:t>
      </w:r>
    </w:p>
    <w:p w:rsidR="009569F5" w:rsidRPr="0048020B" w:rsidRDefault="009569F5" w:rsidP="00DB1583">
      <w:pPr>
        <w:shd w:val="clear" w:color="auto" w:fill="FFFFFF"/>
        <w:tabs>
          <w:tab w:val="right" w:pos="11280"/>
        </w:tabs>
        <w:ind w:firstLine="540"/>
        <w:jc w:val="both"/>
      </w:pPr>
      <w:r w:rsidRPr="0048020B">
        <w:t xml:space="preserve">- налоговый учет, оперативный бухгалтерский учет и статистическую отчетность результатов хозяйственной деятельности в порядке, установленном законодательством Российской Федерации, предоставляет информацию о своей деятельности в Администрацию города Переславля-Залесского и соответствующим государственным органам в соответствии с законодательством Российской Федерации; </w:t>
      </w:r>
    </w:p>
    <w:p w:rsidR="009569F5" w:rsidRPr="0048020B" w:rsidRDefault="009569F5" w:rsidP="00F9663C">
      <w:pPr>
        <w:shd w:val="clear" w:color="auto" w:fill="FFFFFF"/>
        <w:tabs>
          <w:tab w:val="left" w:pos="540"/>
          <w:tab w:val="right" w:pos="9180"/>
        </w:tabs>
        <w:ind w:firstLine="539"/>
        <w:jc w:val="both"/>
      </w:pPr>
      <w:r w:rsidRPr="0048020B">
        <w:t xml:space="preserve">- учет и бронирование военнообязанных. </w:t>
      </w:r>
    </w:p>
    <w:p w:rsidR="009569F5" w:rsidRPr="0048020B" w:rsidRDefault="009569F5" w:rsidP="00F27218">
      <w:pPr>
        <w:shd w:val="clear" w:color="auto" w:fill="FFFFFF"/>
        <w:tabs>
          <w:tab w:val="right" w:pos="11280"/>
        </w:tabs>
        <w:ind w:firstLine="540"/>
        <w:jc w:val="both"/>
      </w:pPr>
      <w:r w:rsidRPr="0048020B">
        <w:t>8.2. Отражение операций при ведении бюджетного учета Казенным учреждением осуществляется в соответствии с Планом счетов бюджетного учета.</w:t>
      </w:r>
    </w:p>
    <w:p w:rsidR="009569F5" w:rsidRPr="0048020B" w:rsidRDefault="009569F5" w:rsidP="0003345F">
      <w:pPr>
        <w:shd w:val="clear" w:color="auto" w:fill="FFFFFF"/>
        <w:tabs>
          <w:tab w:val="left" w:pos="2093"/>
          <w:tab w:val="right" w:pos="9180"/>
          <w:tab w:val="left" w:pos="11002"/>
        </w:tabs>
        <w:ind w:firstLine="540"/>
        <w:jc w:val="both"/>
      </w:pPr>
      <w:r w:rsidRPr="0048020B">
        <w:t>8.3. Контроль финансово-хозяйственной деятельности Казенного учреждения, а также ведомственный контроль в сфере закупок товаров, работ, услуг для нужд муниципального образования, осуществляет Учредитель.</w:t>
      </w:r>
    </w:p>
    <w:p w:rsidR="009569F5" w:rsidRPr="0048020B" w:rsidRDefault="009569F5" w:rsidP="0003345F">
      <w:pPr>
        <w:shd w:val="clear" w:color="auto" w:fill="FFFFFF"/>
        <w:tabs>
          <w:tab w:val="left" w:pos="2093"/>
          <w:tab w:val="right" w:pos="9180"/>
          <w:tab w:val="left" w:pos="11002"/>
        </w:tabs>
        <w:ind w:firstLine="540"/>
        <w:jc w:val="both"/>
        <w:rPr>
          <w:i/>
          <w:iCs/>
        </w:rPr>
      </w:pPr>
    </w:p>
    <w:p w:rsidR="009569F5" w:rsidRPr="0048020B" w:rsidRDefault="009569F5" w:rsidP="00A07AC7">
      <w:pPr>
        <w:jc w:val="center"/>
        <w:rPr>
          <w:b/>
          <w:bCs/>
        </w:rPr>
      </w:pPr>
      <w:r w:rsidRPr="0048020B">
        <w:rPr>
          <w:b/>
          <w:bCs/>
        </w:rPr>
        <w:t xml:space="preserve">         9. УПРАВЛЕНИЕ КАЗЕННЫМ УЧРЕЖДЕНИЕМ</w:t>
      </w:r>
    </w:p>
    <w:p w:rsidR="009569F5" w:rsidRPr="0048020B" w:rsidRDefault="009569F5" w:rsidP="00A07AC7">
      <w:pPr>
        <w:jc w:val="center"/>
        <w:rPr>
          <w:b/>
          <w:bCs/>
        </w:rPr>
      </w:pPr>
    </w:p>
    <w:p w:rsidR="009569F5" w:rsidRPr="0048020B" w:rsidRDefault="009569F5" w:rsidP="0003345F">
      <w:pPr>
        <w:ind w:firstLine="540"/>
        <w:jc w:val="both"/>
      </w:pPr>
      <w:r w:rsidRPr="0048020B">
        <w:t>9.1. Управление Казенным учреждением осуществляется в соответствии с действующим законодательством Российской Федерации и настоящим Уставом.</w:t>
      </w:r>
    </w:p>
    <w:p w:rsidR="009569F5" w:rsidRPr="0048020B" w:rsidRDefault="009569F5" w:rsidP="0003345F">
      <w:pPr>
        <w:ind w:firstLine="540"/>
        <w:jc w:val="both"/>
      </w:pPr>
      <w:r w:rsidRPr="0048020B">
        <w:t>9.2. Единоличным исполнительным органом Казенного учреждения является директор, который осуществляет свою деятельность на основании заключенного с Учредителем срочного трудового договора.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40"/>
        <w:jc w:val="both"/>
      </w:pPr>
      <w:bookmarkStart w:id="1" w:name="BM8802"/>
      <w:bookmarkEnd w:id="1"/>
      <w:r w:rsidRPr="0048020B">
        <w:t>9.3. В случаях болезни, отпуска, нахождения в командировке директора Казенного учреждения, его обязанности выполняет заместитель директора на основании приказа по Казенному учреждению.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40"/>
        <w:jc w:val="both"/>
      </w:pPr>
      <w:r w:rsidRPr="0048020B">
        <w:t xml:space="preserve">9.4. Директор Казенного учреждения осуществляет руководство текущей деятельностью Казенного учреждения на основании законов и иных правовых актов Российской Федерации, Ярославской области и муниципальных правовых актов, настоящего Устава, трудового договора. Директор подотчетен в своей деятельности Учредителю и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 xml:space="preserve"> в соответствии с установленной компетенцией.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9.5. Директор Казенного учреждения: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- действует без доверенности от имени Казенного учреждения, представляет его интересы в органах государственной власти и органах местного самоуправления, коммерческих и некоммерческих организациях, учреждениях;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- осуществляет текущее руководство деятельностью Казенного учреждения, за исключением вопросов, отнесенных законодательством Российской Федерации и настоящим Уставом к компетенции Учредителя и </w:t>
      </w:r>
      <w:r w:rsidRPr="0048020B">
        <w:rPr>
          <w:lang w:eastAsia="en-US"/>
        </w:rPr>
        <w:t>УМС Администрации города Переславля-Залесского</w:t>
      </w:r>
      <w:r w:rsidRPr="0048020B">
        <w:t>, обеспечивает выполнение функций, возложенных на Казенное учреждение настоящим Уставом;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- </w:t>
      </w:r>
      <w:r w:rsidRPr="00DF1C50">
        <w:t xml:space="preserve">по согласованию с Учредителем и финансовым органом </w:t>
      </w:r>
      <w:r w:rsidRPr="0048020B">
        <w:t>утверждает, путем издания приказа по Казенному учреждению, штатное расписание Казенного учреждения в пределах установленного Учредителем фонда оплаты труда на календарный (финансовый год);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 - распоряжается имуществом Казенного учреждения в соответствии с действующим законодательством Российской Федерации и настоящим Уставом;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- в порядке, установленном действующим законодательством Российской Федерации, осуществляет прием на работу и увольнение работников Казенного учреждения, утверждает должностные инструкции и положения о структурных подразделениях Казенного учреждения; </w:t>
      </w:r>
    </w:p>
    <w:p w:rsidR="009569F5" w:rsidRPr="0048020B" w:rsidRDefault="009569F5" w:rsidP="003733C4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- издает приказы и дает указания, обязательные для всех работников Казенного учреждения; </w:t>
      </w:r>
    </w:p>
    <w:p w:rsidR="009569F5" w:rsidRPr="0048020B" w:rsidRDefault="009569F5" w:rsidP="003733C4">
      <w:pPr>
        <w:pStyle w:val="NormalWeb"/>
        <w:spacing w:before="0" w:beforeAutospacing="0" w:after="0" w:afterAutospacing="0"/>
        <w:ind w:firstLine="539"/>
        <w:jc w:val="both"/>
      </w:pPr>
      <w:r w:rsidRPr="0048020B">
        <w:t>- обеспечивает своевременную выплату заработной платы работникам Казенного учреждения в соответствии с действующим законодательством Российской Федерации, Положением об оплате труда работников Казенного учреждения, сметой расходов, утвержденной Учредителем.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- является распорядителем финансов Казенного учреждения и имеет право первой подписи;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- организует бухгалтерский учет и отчетность, контроль финансово-хозяйственной деятельности Казенного учреждения, контроль в сфере закупок товаров, работ, услуг для нужд муниципального образования, проводимых Казенным учреждением;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- заключает в пределах своей компетенции договоры (контракты) с юридическими и физическими лицами, в том числе трудовые;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 - выдает доверенности отдельным работникам Казенного учреждения на совершение ими действий от имени Казенного учреждения;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- открывает лицевые счета в органах Федерального казначейства, финансовом органе </w:t>
      </w:r>
      <w:r w:rsidRPr="0048020B">
        <w:rPr>
          <w:lang w:eastAsia="en-US"/>
        </w:rPr>
        <w:t>Администрации города Переславля-Залесского</w:t>
      </w:r>
      <w:r w:rsidRPr="0048020B">
        <w:t>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- осуществляет иные полномочия в соответствии с действующим законодательством Российской Федерации и настоящим Уставом. 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9.6. Директор несет персональную ответственность за: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- ненадлежащее выполнение возложенных на него обязанностей;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- сохранность денежных средств, материальных ценностей и имущества Казенного учреждения;</w:t>
      </w:r>
    </w:p>
    <w:p w:rsidR="009569F5" w:rsidRPr="0048020B" w:rsidRDefault="009569F5" w:rsidP="0003345F">
      <w:pPr>
        <w:pStyle w:val="NormalWeb"/>
        <w:spacing w:before="0" w:beforeAutospacing="0" w:after="0" w:afterAutospacing="0"/>
        <w:ind w:firstLine="539"/>
        <w:jc w:val="both"/>
      </w:pPr>
      <w:r w:rsidRPr="0048020B">
        <w:t>- непредставление и (или) представление в УМС Администрации города Переславля-Залесского недостоверных и (или) неполных сведений об имуществе, являющемся собственностью городского округа город Переславль-Залесский и находящемся в оперативном управлении Казенного учреждения.</w:t>
      </w:r>
    </w:p>
    <w:p w:rsidR="009569F5" w:rsidRPr="0048020B" w:rsidRDefault="009569F5" w:rsidP="00F9663C">
      <w:pPr>
        <w:pStyle w:val="NormalWeb"/>
        <w:spacing w:before="0" w:beforeAutospacing="0" w:after="0" w:afterAutospacing="0"/>
        <w:ind w:firstLine="539"/>
        <w:jc w:val="both"/>
      </w:pPr>
      <w:r w:rsidRPr="0048020B">
        <w:t xml:space="preserve">9.7. Директор несет полную материальную ответственность за прямой действительный ущерб, причиненный Казенному учреждению, в том числе в случаях неправомерного использования имущества и денежных средств, при списании, либо ином отчуждении имущества Казенного учреждения, не соответствующих законодательству Российской Федерации.  </w:t>
      </w:r>
    </w:p>
    <w:p w:rsidR="009569F5" w:rsidRPr="0048020B" w:rsidRDefault="009569F5" w:rsidP="00441EC8">
      <w:pPr>
        <w:tabs>
          <w:tab w:val="num" w:pos="3600"/>
        </w:tabs>
        <w:jc w:val="center"/>
        <w:rPr>
          <w:b/>
          <w:bCs/>
        </w:rPr>
      </w:pPr>
      <w:bookmarkStart w:id="2" w:name="BM8803"/>
      <w:bookmarkStart w:id="3" w:name="BM8804"/>
      <w:bookmarkEnd w:id="2"/>
      <w:bookmarkEnd w:id="3"/>
      <w:r w:rsidRPr="0048020B">
        <w:rPr>
          <w:b/>
          <w:bCs/>
        </w:rPr>
        <w:t>10.</w:t>
      </w:r>
      <w:r w:rsidRPr="0048020B">
        <w:rPr>
          <w:b/>
          <w:bCs/>
          <w:i/>
          <w:iCs/>
        </w:rPr>
        <w:t xml:space="preserve"> </w:t>
      </w:r>
      <w:r w:rsidRPr="0048020B">
        <w:rPr>
          <w:b/>
          <w:bCs/>
        </w:rPr>
        <w:t xml:space="preserve">РЕОРГАНИЗАЦИЯ, ЛИКВИДАЦИЯ И ИЗМЕНЕНИЕ </w:t>
      </w:r>
    </w:p>
    <w:p w:rsidR="009569F5" w:rsidRPr="0048020B" w:rsidRDefault="009569F5" w:rsidP="00441EC8">
      <w:pPr>
        <w:tabs>
          <w:tab w:val="num" w:pos="3600"/>
        </w:tabs>
        <w:jc w:val="center"/>
        <w:rPr>
          <w:b/>
          <w:bCs/>
        </w:rPr>
      </w:pPr>
      <w:r w:rsidRPr="0048020B">
        <w:rPr>
          <w:b/>
          <w:bCs/>
        </w:rPr>
        <w:t>ТИПА КАЗЕННОГО УЧРЕЖДЕНИЯ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10.1. Казенное учреждение может быть реорганизовано в случаях и в порядке, предусмотренном Гражданским кодексом Российской Федерации и иными федеральными законами Российской Федерации.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Принятие решения о реорганизации и проведение реорганизации Казенного учреждения, если иное не установлено актом Правительства Российской Федерации, осуществляется в порядке, установленном Администрацией города Переславля-Залесского.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Реорганизация Казенного учреждения может быть осуществлена в форме его слияния, присоединения, разделения или выделения.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При реорганизации Казенного учреждения, кредитор не вправе требовать досрочного исполнения соответствующего обязательства, а также прекращения обязательства и возмещения, связанных с этим, убытков. 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10.2. Изменение типа Казенного учреждения в целях создания муниципального бюджетного учреждения осуществляется в порядке, установленном органом местного самоуправления.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10.3. Изменение типа Казенного учреждения в целях создания муниципального автономного учреждения осуществляется в порядке, установленном Федеральным законом от 03.11.2006 № 174-ФЗ "Об автономных учреждениях" и органом местного самоуправления.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10.4. Ликвидация Казенного учреждения осуществляется в порядке, установленном законодательством Российской Федерации.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Принятие решения о ликвидации и проведение ликвидации Казенного учреждения осуществляются в порядке, установленном Федеральными законами, законами Ярославской области, муниципальными правовыми актами органов местного самоуправления города Переславля-Залесского.</w:t>
      </w:r>
    </w:p>
    <w:p w:rsidR="009569F5" w:rsidRPr="0048020B" w:rsidRDefault="009569F5" w:rsidP="00832B86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При ликвидации Казенного учреждения, кредитор не вправе требовать досрочного исполнения соответствующего обязательства, а также прекращения обязательства и возмещения, связанных с этим, убытков.  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10.5. Учредитель в соответствии с принятым решением о ликвидации Казенного учреждения назначает ликвидационную комиссию в соответствии с действующим законодательством Российской Федерации. 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С момента назначения ликвидационной комиссии к ней переходят полномочия по управлению делами Казенного учреждения.</w:t>
      </w:r>
    </w:p>
    <w:p w:rsidR="009569F5" w:rsidRPr="0048020B" w:rsidRDefault="009569F5" w:rsidP="00F92615">
      <w:pPr>
        <w:autoSpaceDE w:val="0"/>
        <w:autoSpaceDN w:val="0"/>
        <w:adjustRightInd w:val="0"/>
        <w:ind w:firstLine="720"/>
        <w:jc w:val="both"/>
      </w:pPr>
      <w:r w:rsidRPr="0048020B">
        <w:t xml:space="preserve">10.6. Недвижимое имущество Казенного учреждения, оставшееся после удовлетворения требований кредиторов, а также недвижимое имущество, на которое в соответствии с законодательством Российской Федерации не может быть обращено взыскание по обязательствам ликвидируемого Казенного учреждения, передается ликвидационной комиссией в имущественную казну городского округа город Переславль-Залесский.  </w:t>
      </w:r>
    </w:p>
    <w:p w:rsidR="009569F5" w:rsidRPr="0048020B" w:rsidRDefault="009569F5" w:rsidP="00883895">
      <w:pPr>
        <w:autoSpaceDE w:val="0"/>
        <w:autoSpaceDN w:val="0"/>
        <w:adjustRightInd w:val="0"/>
        <w:ind w:firstLine="720"/>
        <w:jc w:val="both"/>
      </w:pPr>
      <w:r w:rsidRPr="0048020B">
        <w:t xml:space="preserve">Порядок распоряжения движимым имуществом Казенного учреждения, оставшимся после удовлетворения требований кредиторов, а также движимое имущество, на которое в соответствии с законодательством Российской Федерации не может быть обращено взыскание по обязательствам ликвидируемого Казенного учреждения, определяется Администрацией города Переславля-Залесского. 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10.7. Реорганизация или ликвидация Казенного учреждения считается завершенной с момента внесения соответствующей записи в единый государственный реестр юридических лиц.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10.8. При ликвидации и реорганизации Казенного учреждения, увольняемым работникам гарантируется соблюдение их прав в соответствии с действующим законодательством Российской Федерации.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 xml:space="preserve">10.9. При прекращении деятельности Казенного учреждения (кроме ликвидации) все документы (управленческие, финансово-хозяйственные, по личному составу и другие) передаются правопреемнику (правопреемникам). </w:t>
      </w:r>
    </w:p>
    <w:p w:rsidR="009569F5" w:rsidRPr="0048020B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48020B">
        <w:t>При ликвидации Казенного учреждения документы постоянного хранения, имеющие научно-историческое значение, документы по личному составу передаются на хранение в архив. Передача и упорядочение документов осуществляются силами и за счет средств Казенного учреждения в соответствии с требованиями архивных органов.</w:t>
      </w:r>
    </w:p>
    <w:p w:rsidR="009569F5" w:rsidRPr="0048020B" w:rsidRDefault="009569F5" w:rsidP="00441EC8">
      <w:pPr>
        <w:tabs>
          <w:tab w:val="num" w:pos="3600"/>
        </w:tabs>
        <w:jc w:val="center"/>
        <w:rPr>
          <w:b/>
          <w:bCs/>
        </w:rPr>
      </w:pPr>
    </w:p>
    <w:p w:rsidR="009569F5" w:rsidRPr="0048020B" w:rsidRDefault="009569F5" w:rsidP="00EB1B2A">
      <w:pPr>
        <w:tabs>
          <w:tab w:val="num" w:pos="3600"/>
        </w:tabs>
        <w:jc w:val="center"/>
        <w:rPr>
          <w:b/>
          <w:bCs/>
        </w:rPr>
      </w:pPr>
      <w:r w:rsidRPr="0048020B">
        <w:rPr>
          <w:b/>
          <w:bCs/>
        </w:rPr>
        <w:t>11. ПОРЯДОК ВНЕСЕНИЯ ИЗМЕНЕНИЙ В УСТАВ</w:t>
      </w:r>
    </w:p>
    <w:p w:rsidR="009569F5" w:rsidRPr="0048020B" w:rsidRDefault="009569F5" w:rsidP="00EB1B2A">
      <w:pPr>
        <w:tabs>
          <w:tab w:val="num" w:pos="3600"/>
        </w:tabs>
        <w:jc w:val="center"/>
        <w:rPr>
          <w:b/>
          <w:bCs/>
        </w:rPr>
      </w:pPr>
      <w:r w:rsidRPr="0048020B">
        <w:rPr>
          <w:b/>
          <w:bCs/>
        </w:rPr>
        <w:t>КАЗЕННОГО УЧРЕЖДЕНИЯ</w:t>
      </w:r>
    </w:p>
    <w:p w:rsidR="009569F5" w:rsidRPr="0048020B" w:rsidRDefault="009569F5" w:rsidP="001C0151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rPr>
          <w:b/>
          <w:bCs/>
        </w:rPr>
        <w:tab/>
      </w:r>
      <w:r w:rsidRPr="0048020B">
        <w:t>11.1. Изменения и дополнения к настоящему Уставу утверждаются Учредителем Казенного учреждения по согласованию с УМС Администрации города Переславля-Залесского</w:t>
      </w:r>
      <w:r w:rsidRPr="0048020B">
        <w:rPr>
          <w:lang w:eastAsia="en-US"/>
        </w:rPr>
        <w:t xml:space="preserve">, и вступают в силу с момента их регистрации в порядке, установленном действующим законодательством </w:t>
      </w:r>
      <w:r w:rsidRPr="0048020B">
        <w:t xml:space="preserve">Российской Федерации. </w:t>
      </w:r>
    </w:p>
    <w:p w:rsidR="009569F5" w:rsidRPr="0048020B" w:rsidRDefault="009569F5" w:rsidP="000708B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48020B">
        <w:tab/>
        <w:t xml:space="preserve">11.2. Казенное учреждение производит государственную регистрацию изменений и дополнений настоящего Устава в порядке, установленном законодательством Российской Федерации. </w:t>
      </w:r>
    </w:p>
    <w:p w:rsidR="009569F5" w:rsidRPr="0048020B" w:rsidRDefault="009569F5" w:rsidP="000708B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</w:p>
    <w:p w:rsidR="009569F5" w:rsidRPr="0048020B" w:rsidRDefault="009569F5" w:rsidP="000708B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</w:p>
    <w:p w:rsidR="009569F5" w:rsidRPr="0048020B" w:rsidRDefault="009569F5" w:rsidP="000708B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</w:p>
    <w:p w:rsidR="009569F5" w:rsidRPr="0048020B" w:rsidRDefault="009569F5" w:rsidP="000708B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</w:p>
    <w:sectPr w:rsidR="009569F5" w:rsidRPr="0048020B" w:rsidSect="00951E9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9F5" w:rsidRDefault="009569F5">
      <w:r>
        <w:separator/>
      </w:r>
    </w:p>
  </w:endnote>
  <w:endnote w:type="continuationSeparator" w:id="0">
    <w:p w:rsidR="009569F5" w:rsidRDefault="00956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Corsiva">
    <w:altName w:val="Calibri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9F5" w:rsidRDefault="009569F5" w:rsidP="005178FE">
    <w:pPr>
      <w:pStyle w:val="Footer"/>
      <w:framePr w:wrap="auto" w:vAnchor="text" w:hAnchor="margin" w:xAlign="right" w:y="1"/>
      <w:rPr>
        <w:rStyle w:val="PageNumber"/>
      </w:rPr>
    </w:pPr>
  </w:p>
  <w:p w:rsidR="009569F5" w:rsidRDefault="009569F5" w:rsidP="005178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9F5" w:rsidRDefault="009569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9F5" w:rsidRDefault="009569F5">
      <w:r>
        <w:separator/>
      </w:r>
    </w:p>
  </w:footnote>
  <w:footnote w:type="continuationSeparator" w:id="0">
    <w:p w:rsidR="009569F5" w:rsidRDefault="009569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9F5" w:rsidRDefault="009569F5" w:rsidP="005178FE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9569F5" w:rsidRDefault="009569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9F5" w:rsidRDefault="009569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A168E2A"/>
    <w:lvl w:ilvl="0">
      <w:numFmt w:val="decimal"/>
      <w:lvlText w:val="*"/>
      <w:lvlJc w:val="left"/>
    </w:lvl>
  </w:abstractNum>
  <w:abstractNum w:abstractNumId="1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>
    <w:nsid w:val="0E85259C"/>
    <w:multiLevelType w:val="multilevel"/>
    <w:tmpl w:val="53707E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>
    <w:nsid w:val="13CE743B"/>
    <w:multiLevelType w:val="multilevel"/>
    <w:tmpl w:val="A7085FD0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87F6EF5"/>
    <w:multiLevelType w:val="hybridMultilevel"/>
    <w:tmpl w:val="C3AA0AEC"/>
    <w:lvl w:ilvl="0" w:tplc="7C042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EDA0C94">
      <w:numFmt w:val="none"/>
      <w:lvlText w:val=""/>
      <w:lvlJc w:val="left"/>
      <w:pPr>
        <w:tabs>
          <w:tab w:val="num" w:pos="360"/>
        </w:tabs>
      </w:pPr>
    </w:lvl>
    <w:lvl w:ilvl="2" w:tplc="0DEEC136">
      <w:numFmt w:val="none"/>
      <w:lvlText w:val=""/>
      <w:lvlJc w:val="left"/>
      <w:pPr>
        <w:tabs>
          <w:tab w:val="num" w:pos="360"/>
        </w:tabs>
      </w:pPr>
    </w:lvl>
    <w:lvl w:ilvl="3" w:tplc="D06A0A56">
      <w:numFmt w:val="none"/>
      <w:lvlText w:val=""/>
      <w:lvlJc w:val="left"/>
      <w:pPr>
        <w:tabs>
          <w:tab w:val="num" w:pos="360"/>
        </w:tabs>
      </w:pPr>
    </w:lvl>
    <w:lvl w:ilvl="4" w:tplc="EBEE9946">
      <w:numFmt w:val="none"/>
      <w:lvlText w:val=""/>
      <w:lvlJc w:val="left"/>
      <w:pPr>
        <w:tabs>
          <w:tab w:val="num" w:pos="360"/>
        </w:tabs>
      </w:pPr>
    </w:lvl>
    <w:lvl w:ilvl="5" w:tplc="8C066106">
      <w:numFmt w:val="none"/>
      <w:lvlText w:val=""/>
      <w:lvlJc w:val="left"/>
      <w:pPr>
        <w:tabs>
          <w:tab w:val="num" w:pos="360"/>
        </w:tabs>
      </w:pPr>
    </w:lvl>
    <w:lvl w:ilvl="6" w:tplc="76AAE6A8">
      <w:numFmt w:val="none"/>
      <w:lvlText w:val=""/>
      <w:lvlJc w:val="left"/>
      <w:pPr>
        <w:tabs>
          <w:tab w:val="num" w:pos="360"/>
        </w:tabs>
      </w:pPr>
    </w:lvl>
    <w:lvl w:ilvl="7" w:tplc="82A6A114">
      <w:numFmt w:val="none"/>
      <w:lvlText w:val=""/>
      <w:lvlJc w:val="left"/>
      <w:pPr>
        <w:tabs>
          <w:tab w:val="num" w:pos="360"/>
        </w:tabs>
      </w:pPr>
    </w:lvl>
    <w:lvl w:ilvl="8" w:tplc="F8241FC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5EB728E"/>
    <w:multiLevelType w:val="hybridMultilevel"/>
    <w:tmpl w:val="5E242818"/>
    <w:lvl w:ilvl="0" w:tplc="0419000F">
      <w:start w:val="3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7">
    <w:nsid w:val="271804EF"/>
    <w:multiLevelType w:val="multilevel"/>
    <w:tmpl w:val="0B8C3E0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8">
    <w:nsid w:val="44192B7E"/>
    <w:multiLevelType w:val="multilevel"/>
    <w:tmpl w:val="6DA486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9">
    <w:nsid w:val="5EF63B1A"/>
    <w:multiLevelType w:val="multilevel"/>
    <w:tmpl w:val="0D6AF4E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0">
    <w:nsid w:val="62AD4BA4"/>
    <w:multiLevelType w:val="hybridMultilevel"/>
    <w:tmpl w:val="BCB0221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BC6BFC"/>
    <w:multiLevelType w:val="hybridMultilevel"/>
    <w:tmpl w:val="2702F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420B3F"/>
    <w:multiLevelType w:val="multilevel"/>
    <w:tmpl w:val="3E0CB58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CEC72C8"/>
    <w:multiLevelType w:val="singleLevel"/>
    <w:tmpl w:val="7BCE16AE"/>
    <w:lvl w:ilvl="0">
      <w:start w:val="4"/>
      <w:numFmt w:val="decimal"/>
      <w:lvlText w:val="1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4">
    <w:nsid w:val="76322FDB"/>
    <w:multiLevelType w:val="multilevel"/>
    <w:tmpl w:val="3A9AA67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5">
    <w:nsid w:val="7BD56047"/>
    <w:multiLevelType w:val="multilevel"/>
    <w:tmpl w:val="82906D9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DD820AA"/>
    <w:multiLevelType w:val="hybridMultilevel"/>
    <w:tmpl w:val="A120D254"/>
    <w:lvl w:ilvl="0" w:tplc="89D2CB4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11683846">
      <w:numFmt w:val="none"/>
      <w:lvlText w:val=""/>
      <w:lvlJc w:val="left"/>
      <w:pPr>
        <w:tabs>
          <w:tab w:val="num" w:pos="360"/>
        </w:tabs>
      </w:pPr>
    </w:lvl>
    <w:lvl w:ilvl="2" w:tplc="62A6D12A">
      <w:numFmt w:val="none"/>
      <w:lvlText w:val=""/>
      <w:lvlJc w:val="left"/>
      <w:pPr>
        <w:tabs>
          <w:tab w:val="num" w:pos="360"/>
        </w:tabs>
      </w:pPr>
    </w:lvl>
    <w:lvl w:ilvl="3" w:tplc="DBD63AB4">
      <w:numFmt w:val="none"/>
      <w:lvlText w:val=""/>
      <w:lvlJc w:val="left"/>
      <w:pPr>
        <w:tabs>
          <w:tab w:val="num" w:pos="360"/>
        </w:tabs>
      </w:pPr>
    </w:lvl>
    <w:lvl w:ilvl="4" w:tplc="84289734">
      <w:numFmt w:val="none"/>
      <w:lvlText w:val=""/>
      <w:lvlJc w:val="left"/>
      <w:pPr>
        <w:tabs>
          <w:tab w:val="num" w:pos="360"/>
        </w:tabs>
      </w:pPr>
    </w:lvl>
    <w:lvl w:ilvl="5" w:tplc="12441790">
      <w:numFmt w:val="none"/>
      <w:lvlText w:val=""/>
      <w:lvlJc w:val="left"/>
      <w:pPr>
        <w:tabs>
          <w:tab w:val="num" w:pos="360"/>
        </w:tabs>
      </w:pPr>
    </w:lvl>
    <w:lvl w:ilvl="6" w:tplc="4BE29CD2">
      <w:numFmt w:val="none"/>
      <w:lvlText w:val=""/>
      <w:lvlJc w:val="left"/>
      <w:pPr>
        <w:tabs>
          <w:tab w:val="num" w:pos="360"/>
        </w:tabs>
      </w:pPr>
    </w:lvl>
    <w:lvl w:ilvl="7" w:tplc="B30EB16E">
      <w:numFmt w:val="none"/>
      <w:lvlText w:val=""/>
      <w:lvlJc w:val="left"/>
      <w:pPr>
        <w:tabs>
          <w:tab w:val="num" w:pos="360"/>
        </w:tabs>
      </w:pPr>
    </w:lvl>
    <w:lvl w:ilvl="8" w:tplc="4AF85F6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10"/>
  </w:num>
  <w:num w:numId="8">
    <w:abstractNumId w:val="15"/>
  </w:num>
  <w:num w:numId="9">
    <w:abstractNumId w:val="14"/>
  </w:num>
  <w:num w:numId="10">
    <w:abstractNumId w:val="9"/>
  </w:num>
  <w:num w:numId="11">
    <w:abstractNumId w:val="7"/>
  </w:num>
  <w:num w:numId="12">
    <w:abstractNumId w:val="1"/>
  </w:num>
  <w:num w:numId="13">
    <w:abstractNumId w:val="2"/>
  </w:num>
  <w:num w:numId="14">
    <w:abstractNumId w:val="8"/>
  </w:num>
  <w:num w:numId="15">
    <w:abstractNumId w:val="12"/>
  </w:num>
  <w:num w:numId="16">
    <w:abstractNumId w:val="11"/>
  </w:num>
  <w:num w:numId="17">
    <w:abstractNumId w:val="5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45F"/>
    <w:rsid w:val="0000166D"/>
    <w:rsid w:val="000069E6"/>
    <w:rsid w:val="000070A8"/>
    <w:rsid w:val="000105E5"/>
    <w:rsid w:val="00020416"/>
    <w:rsid w:val="000214AA"/>
    <w:rsid w:val="00022FD9"/>
    <w:rsid w:val="00030B06"/>
    <w:rsid w:val="00032E6A"/>
    <w:rsid w:val="0003345F"/>
    <w:rsid w:val="00033961"/>
    <w:rsid w:val="00034735"/>
    <w:rsid w:val="00040558"/>
    <w:rsid w:val="000405F4"/>
    <w:rsid w:val="00042A6B"/>
    <w:rsid w:val="00043087"/>
    <w:rsid w:val="00044569"/>
    <w:rsid w:val="00045255"/>
    <w:rsid w:val="00046DE8"/>
    <w:rsid w:val="0004722F"/>
    <w:rsid w:val="00047F6B"/>
    <w:rsid w:val="00050AB5"/>
    <w:rsid w:val="0005270C"/>
    <w:rsid w:val="00053C0A"/>
    <w:rsid w:val="00054551"/>
    <w:rsid w:val="00054754"/>
    <w:rsid w:val="00060B4F"/>
    <w:rsid w:val="000629D6"/>
    <w:rsid w:val="00064AED"/>
    <w:rsid w:val="00066E41"/>
    <w:rsid w:val="000703C3"/>
    <w:rsid w:val="000708BD"/>
    <w:rsid w:val="000745BA"/>
    <w:rsid w:val="00082A49"/>
    <w:rsid w:val="000850BC"/>
    <w:rsid w:val="0008514F"/>
    <w:rsid w:val="00087B61"/>
    <w:rsid w:val="00090318"/>
    <w:rsid w:val="00092A62"/>
    <w:rsid w:val="000930AB"/>
    <w:rsid w:val="000950D7"/>
    <w:rsid w:val="00096360"/>
    <w:rsid w:val="00097320"/>
    <w:rsid w:val="000A4004"/>
    <w:rsid w:val="000A4326"/>
    <w:rsid w:val="000A5B86"/>
    <w:rsid w:val="000A6940"/>
    <w:rsid w:val="000A7F13"/>
    <w:rsid w:val="000B3323"/>
    <w:rsid w:val="000B7F58"/>
    <w:rsid w:val="000C2C5B"/>
    <w:rsid w:val="000C3F23"/>
    <w:rsid w:val="000D1353"/>
    <w:rsid w:val="000E66AE"/>
    <w:rsid w:val="000F12DE"/>
    <w:rsid w:val="001060E1"/>
    <w:rsid w:val="001076CD"/>
    <w:rsid w:val="00110A8C"/>
    <w:rsid w:val="00111524"/>
    <w:rsid w:val="00112336"/>
    <w:rsid w:val="001130F4"/>
    <w:rsid w:val="00123A53"/>
    <w:rsid w:val="00136822"/>
    <w:rsid w:val="0014170F"/>
    <w:rsid w:val="00142857"/>
    <w:rsid w:val="00144D87"/>
    <w:rsid w:val="0015346E"/>
    <w:rsid w:val="0015375D"/>
    <w:rsid w:val="00155086"/>
    <w:rsid w:val="00161470"/>
    <w:rsid w:val="00167C27"/>
    <w:rsid w:val="0017035E"/>
    <w:rsid w:val="001713EE"/>
    <w:rsid w:val="001738A1"/>
    <w:rsid w:val="00176A9B"/>
    <w:rsid w:val="0017796F"/>
    <w:rsid w:val="001808F4"/>
    <w:rsid w:val="00180E19"/>
    <w:rsid w:val="0018108C"/>
    <w:rsid w:val="0018154F"/>
    <w:rsid w:val="00181B83"/>
    <w:rsid w:val="00182F19"/>
    <w:rsid w:val="001848A9"/>
    <w:rsid w:val="001916C3"/>
    <w:rsid w:val="001928FC"/>
    <w:rsid w:val="001930E2"/>
    <w:rsid w:val="001946C8"/>
    <w:rsid w:val="001955D4"/>
    <w:rsid w:val="001A0BE4"/>
    <w:rsid w:val="001A6838"/>
    <w:rsid w:val="001A7154"/>
    <w:rsid w:val="001B5994"/>
    <w:rsid w:val="001C0151"/>
    <w:rsid w:val="001C6616"/>
    <w:rsid w:val="001C7D9F"/>
    <w:rsid w:val="001C7F25"/>
    <w:rsid w:val="001D58F4"/>
    <w:rsid w:val="001D5B2D"/>
    <w:rsid w:val="001D5C49"/>
    <w:rsid w:val="001D7C2A"/>
    <w:rsid w:val="001E058D"/>
    <w:rsid w:val="001E481B"/>
    <w:rsid w:val="001F153E"/>
    <w:rsid w:val="001F521F"/>
    <w:rsid w:val="002007A6"/>
    <w:rsid w:val="00202D40"/>
    <w:rsid w:val="002053AF"/>
    <w:rsid w:val="002107B4"/>
    <w:rsid w:val="002116F8"/>
    <w:rsid w:val="0021262B"/>
    <w:rsid w:val="002128F1"/>
    <w:rsid w:val="0021532F"/>
    <w:rsid w:val="002167AE"/>
    <w:rsid w:val="00217D77"/>
    <w:rsid w:val="00224D27"/>
    <w:rsid w:val="00227BF5"/>
    <w:rsid w:val="00227F8A"/>
    <w:rsid w:val="00233326"/>
    <w:rsid w:val="002366E6"/>
    <w:rsid w:val="0024316E"/>
    <w:rsid w:val="0024619B"/>
    <w:rsid w:val="00250180"/>
    <w:rsid w:val="002504B0"/>
    <w:rsid w:val="00250AEB"/>
    <w:rsid w:val="00251D11"/>
    <w:rsid w:val="00253101"/>
    <w:rsid w:val="0025635C"/>
    <w:rsid w:val="0026263E"/>
    <w:rsid w:val="00262BF9"/>
    <w:rsid w:val="00263077"/>
    <w:rsid w:val="00265F7F"/>
    <w:rsid w:val="00270B65"/>
    <w:rsid w:val="002726D4"/>
    <w:rsid w:val="002733F7"/>
    <w:rsid w:val="00275416"/>
    <w:rsid w:val="002804BD"/>
    <w:rsid w:val="00280FE6"/>
    <w:rsid w:val="00285E02"/>
    <w:rsid w:val="00290651"/>
    <w:rsid w:val="00295C53"/>
    <w:rsid w:val="002A7300"/>
    <w:rsid w:val="002B0CD6"/>
    <w:rsid w:val="002B140F"/>
    <w:rsid w:val="002B264D"/>
    <w:rsid w:val="002C07C5"/>
    <w:rsid w:val="002C262E"/>
    <w:rsid w:val="002C449C"/>
    <w:rsid w:val="002C4A43"/>
    <w:rsid w:val="002C6456"/>
    <w:rsid w:val="002C7587"/>
    <w:rsid w:val="002D7353"/>
    <w:rsid w:val="002E0083"/>
    <w:rsid w:val="002E1D64"/>
    <w:rsid w:val="002E48EB"/>
    <w:rsid w:val="002E77DC"/>
    <w:rsid w:val="002F0C6A"/>
    <w:rsid w:val="002F4E7D"/>
    <w:rsid w:val="00300E80"/>
    <w:rsid w:val="00301017"/>
    <w:rsid w:val="0030150B"/>
    <w:rsid w:val="00301CE3"/>
    <w:rsid w:val="00301E21"/>
    <w:rsid w:val="0030304E"/>
    <w:rsid w:val="00304F28"/>
    <w:rsid w:val="00306505"/>
    <w:rsid w:val="00307577"/>
    <w:rsid w:val="00311E91"/>
    <w:rsid w:val="003154FE"/>
    <w:rsid w:val="003170E6"/>
    <w:rsid w:val="0032115C"/>
    <w:rsid w:val="003227A1"/>
    <w:rsid w:val="00326EF3"/>
    <w:rsid w:val="003270C0"/>
    <w:rsid w:val="00332191"/>
    <w:rsid w:val="00335D22"/>
    <w:rsid w:val="00337B25"/>
    <w:rsid w:val="003449EB"/>
    <w:rsid w:val="00345468"/>
    <w:rsid w:val="00353C3D"/>
    <w:rsid w:val="0036064C"/>
    <w:rsid w:val="003647A1"/>
    <w:rsid w:val="00365823"/>
    <w:rsid w:val="00370251"/>
    <w:rsid w:val="00371C31"/>
    <w:rsid w:val="003733C4"/>
    <w:rsid w:val="00381D88"/>
    <w:rsid w:val="00393839"/>
    <w:rsid w:val="00397440"/>
    <w:rsid w:val="003975F5"/>
    <w:rsid w:val="003A25E3"/>
    <w:rsid w:val="003A27DD"/>
    <w:rsid w:val="003A375E"/>
    <w:rsid w:val="003A3D36"/>
    <w:rsid w:val="003A7503"/>
    <w:rsid w:val="003B135F"/>
    <w:rsid w:val="003B59BC"/>
    <w:rsid w:val="003B5C4C"/>
    <w:rsid w:val="003B5F93"/>
    <w:rsid w:val="003C4554"/>
    <w:rsid w:val="003C6FC5"/>
    <w:rsid w:val="003D017C"/>
    <w:rsid w:val="003D1095"/>
    <w:rsid w:val="003D4400"/>
    <w:rsid w:val="003D672B"/>
    <w:rsid w:val="003E0461"/>
    <w:rsid w:val="003E0E31"/>
    <w:rsid w:val="003E3C84"/>
    <w:rsid w:val="003E4490"/>
    <w:rsid w:val="003F4CD3"/>
    <w:rsid w:val="003F55F8"/>
    <w:rsid w:val="00401DA6"/>
    <w:rsid w:val="00404079"/>
    <w:rsid w:val="00407C64"/>
    <w:rsid w:val="00412AC6"/>
    <w:rsid w:val="00416B37"/>
    <w:rsid w:val="004174F2"/>
    <w:rsid w:val="0042296E"/>
    <w:rsid w:val="0042462A"/>
    <w:rsid w:val="0043011D"/>
    <w:rsid w:val="00433B0D"/>
    <w:rsid w:val="00435371"/>
    <w:rsid w:val="00441EC8"/>
    <w:rsid w:val="00456C8B"/>
    <w:rsid w:val="00457387"/>
    <w:rsid w:val="00461611"/>
    <w:rsid w:val="004622E3"/>
    <w:rsid w:val="00462903"/>
    <w:rsid w:val="00463627"/>
    <w:rsid w:val="00473502"/>
    <w:rsid w:val="00474CB9"/>
    <w:rsid w:val="004766A5"/>
    <w:rsid w:val="0048020B"/>
    <w:rsid w:val="00483BF8"/>
    <w:rsid w:val="0048468C"/>
    <w:rsid w:val="00487C4D"/>
    <w:rsid w:val="004915A6"/>
    <w:rsid w:val="004925B9"/>
    <w:rsid w:val="00495500"/>
    <w:rsid w:val="00495C10"/>
    <w:rsid w:val="00497C80"/>
    <w:rsid w:val="004A3464"/>
    <w:rsid w:val="004A46FF"/>
    <w:rsid w:val="004A64D6"/>
    <w:rsid w:val="004B0D57"/>
    <w:rsid w:val="004B77E4"/>
    <w:rsid w:val="004C07D9"/>
    <w:rsid w:val="004C2F17"/>
    <w:rsid w:val="004C4929"/>
    <w:rsid w:val="004C4DBD"/>
    <w:rsid w:val="004C5BC5"/>
    <w:rsid w:val="004D3AF2"/>
    <w:rsid w:val="004D44CD"/>
    <w:rsid w:val="004D4AD7"/>
    <w:rsid w:val="004E14D2"/>
    <w:rsid w:val="004E549F"/>
    <w:rsid w:val="004F4628"/>
    <w:rsid w:val="004F5CB9"/>
    <w:rsid w:val="004F627E"/>
    <w:rsid w:val="00510D10"/>
    <w:rsid w:val="0051150C"/>
    <w:rsid w:val="005147C7"/>
    <w:rsid w:val="00515EDA"/>
    <w:rsid w:val="005178FE"/>
    <w:rsid w:val="005209CF"/>
    <w:rsid w:val="00535DF0"/>
    <w:rsid w:val="00537E99"/>
    <w:rsid w:val="00542301"/>
    <w:rsid w:val="005437BE"/>
    <w:rsid w:val="00547C95"/>
    <w:rsid w:val="00547F72"/>
    <w:rsid w:val="00553AB4"/>
    <w:rsid w:val="005559FD"/>
    <w:rsid w:val="005601D4"/>
    <w:rsid w:val="005617B5"/>
    <w:rsid w:val="00567125"/>
    <w:rsid w:val="00570D3E"/>
    <w:rsid w:val="0057597C"/>
    <w:rsid w:val="00577046"/>
    <w:rsid w:val="00577A52"/>
    <w:rsid w:val="00582BD9"/>
    <w:rsid w:val="00584BC4"/>
    <w:rsid w:val="00586CA6"/>
    <w:rsid w:val="005922C1"/>
    <w:rsid w:val="00592842"/>
    <w:rsid w:val="00593269"/>
    <w:rsid w:val="0059403B"/>
    <w:rsid w:val="00594683"/>
    <w:rsid w:val="00594C4C"/>
    <w:rsid w:val="00595714"/>
    <w:rsid w:val="005A0E65"/>
    <w:rsid w:val="005A34B5"/>
    <w:rsid w:val="005A4350"/>
    <w:rsid w:val="005A44FA"/>
    <w:rsid w:val="005A4863"/>
    <w:rsid w:val="005B3242"/>
    <w:rsid w:val="005B4D02"/>
    <w:rsid w:val="005C04A9"/>
    <w:rsid w:val="005C7210"/>
    <w:rsid w:val="005D1438"/>
    <w:rsid w:val="005D51FA"/>
    <w:rsid w:val="005E18C1"/>
    <w:rsid w:val="005E31BD"/>
    <w:rsid w:val="005E4899"/>
    <w:rsid w:val="005E673E"/>
    <w:rsid w:val="005E6BB8"/>
    <w:rsid w:val="005F09E8"/>
    <w:rsid w:val="005F6290"/>
    <w:rsid w:val="005F7985"/>
    <w:rsid w:val="00600B12"/>
    <w:rsid w:val="00604AFD"/>
    <w:rsid w:val="006101AE"/>
    <w:rsid w:val="006176F0"/>
    <w:rsid w:val="006211A7"/>
    <w:rsid w:val="006228F3"/>
    <w:rsid w:val="0062351B"/>
    <w:rsid w:val="00623808"/>
    <w:rsid w:val="00625436"/>
    <w:rsid w:val="00625593"/>
    <w:rsid w:val="006261D0"/>
    <w:rsid w:val="00627056"/>
    <w:rsid w:val="00630357"/>
    <w:rsid w:val="0063066E"/>
    <w:rsid w:val="006317E7"/>
    <w:rsid w:val="00635F19"/>
    <w:rsid w:val="00637C32"/>
    <w:rsid w:val="00640B89"/>
    <w:rsid w:val="0064198A"/>
    <w:rsid w:val="006445FB"/>
    <w:rsid w:val="0065737E"/>
    <w:rsid w:val="006575BE"/>
    <w:rsid w:val="006601C9"/>
    <w:rsid w:val="00663368"/>
    <w:rsid w:val="00666E64"/>
    <w:rsid w:val="00675235"/>
    <w:rsid w:val="006758EB"/>
    <w:rsid w:val="00675E7C"/>
    <w:rsid w:val="00680B11"/>
    <w:rsid w:val="006860A0"/>
    <w:rsid w:val="0068617A"/>
    <w:rsid w:val="006874CC"/>
    <w:rsid w:val="00693033"/>
    <w:rsid w:val="00693750"/>
    <w:rsid w:val="00696E95"/>
    <w:rsid w:val="006A1AF0"/>
    <w:rsid w:val="006B0063"/>
    <w:rsid w:val="006B4CF5"/>
    <w:rsid w:val="006B5CEB"/>
    <w:rsid w:val="006B6438"/>
    <w:rsid w:val="006B64EA"/>
    <w:rsid w:val="006B741B"/>
    <w:rsid w:val="006C20D2"/>
    <w:rsid w:val="006C3AF4"/>
    <w:rsid w:val="006C74A0"/>
    <w:rsid w:val="006C7DA2"/>
    <w:rsid w:val="006D68E9"/>
    <w:rsid w:val="006D7D98"/>
    <w:rsid w:val="006E33E6"/>
    <w:rsid w:val="006E63CC"/>
    <w:rsid w:val="006F25B7"/>
    <w:rsid w:val="0070110A"/>
    <w:rsid w:val="0070150B"/>
    <w:rsid w:val="00703EB7"/>
    <w:rsid w:val="007106BD"/>
    <w:rsid w:val="00714758"/>
    <w:rsid w:val="00716E51"/>
    <w:rsid w:val="00717A0B"/>
    <w:rsid w:val="0072192D"/>
    <w:rsid w:val="00722E12"/>
    <w:rsid w:val="00724BAC"/>
    <w:rsid w:val="0073099C"/>
    <w:rsid w:val="00737D6E"/>
    <w:rsid w:val="007414E9"/>
    <w:rsid w:val="00753A9B"/>
    <w:rsid w:val="00765D19"/>
    <w:rsid w:val="00766247"/>
    <w:rsid w:val="0076661A"/>
    <w:rsid w:val="007733AD"/>
    <w:rsid w:val="00774935"/>
    <w:rsid w:val="0077792E"/>
    <w:rsid w:val="0078126D"/>
    <w:rsid w:val="00781DB8"/>
    <w:rsid w:val="00783045"/>
    <w:rsid w:val="0078450F"/>
    <w:rsid w:val="0078604D"/>
    <w:rsid w:val="00787942"/>
    <w:rsid w:val="007907A4"/>
    <w:rsid w:val="00790E92"/>
    <w:rsid w:val="007919DB"/>
    <w:rsid w:val="0079308C"/>
    <w:rsid w:val="00795812"/>
    <w:rsid w:val="007A1BD2"/>
    <w:rsid w:val="007B1401"/>
    <w:rsid w:val="007B27DC"/>
    <w:rsid w:val="007C091E"/>
    <w:rsid w:val="007C4E55"/>
    <w:rsid w:val="007C51AB"/>
    <w:rsid w:val="007C5676"/>
    <w:rsid w:val="007D0B6D"/>
    <w:rsid w:val="007D4B7F"/>
    <w:rsid w:val="007D6BBD"/>
    <w:rsid w:val="007F0772"/>
    <w:rsid w:val="007F1E76"/>
    <w:rsid w:val="00801FDA"/>
    <w:rsid w:val="00814875"/>
    <w:rsid w:val="00817406"/>
    <w:rsid w:val="00823553"/>
    <w:rsid w:val="00824A41"/>
    <w:rsid w:val="0082634B"/>
    <w:rsid w:val="008301C8"/>
    <w:rsid w:val="00832821"/>
    <w:rsid w:val="00832B86"/>
    <w:rsid w:val="008336D9"/>
    <w:rsid w:val="008431AB"/>
    <w:rsid w:val="00846127"/>
    <w:rsid w:val="00846637"/>
    <w:rsid w:val="00853940"/>
    <w:rsid w:val="008540E6"/>
    <w:rsid w:val="008545E1"/>
    <w:rsid w:val="00863D28"/>
    <w:rsid w:val="0086633E"/>
    <w:rsid w:val="0086698C"/>
    <w:rsid w:val="00872578"/>
    <w:rsid w:val="008767EE"/>
    <w:rsid w:val="008812C7"/>
    <w:rsid w:val="00883873"/>
    <w:rsid w:val="00883895"/>
    <w:rsid w:val="00885AA2"/>
    <w:rsid w:val="00887DFD"/>
    <w:rsid w:val="00890A97"/>
    <w:rsid w:val="00896E67"/>
    <w:rsid w:val="008A210F"/>
    <w:rsid w:val="008A29C2"/>
    <w:rsid w:val="008A7CFA"/>
    <w:rsid w:val="008B433C"/>
    <w:rsid w:val="008B6BE5"/>
    <w:rsid w:val="008B6CBF"/>
    <w:rsid w:val="008B79B5"/>
    <w:rsid w:val="008C300C"/>
    <w:rsid w:val="008C391C"/>
    <w:rsid w:val="008C46D1"/>
    <w:rsid w:val="008D070D"/>
    <w:rsid w:val="008D67FF"/>
    <w:rsid w:val="008D6C1E"/>
    <w:rsid w:val="008F022E"/>
    <w:rsid w:val="008F1367"/>
    <w:rsid w:val="008F1B89"/>
    <w:rsid w:val="008F3304"/>
    <w:rsid w:val="008F7838"/>
    <w:rsid w:val="009017FD"/>
    <w:rsid w:val="00902187"/>
    <w:rsid w:val="009025DA"/>
    <w:rsid w:val="00903D33"/>
    <w:rsid w:val="009042C5"/>
    <w:rsid w:val="00904481"/>
    <w:rsid w:val="00910071"/>
    <w:rsid w:val="0091544A"/>
    <w:rsid w:val="00915783"/>
    <w:rsid w:val="00915D46"/>
    <w:rsid w:val="009211D3"/>
    <w:rsid w:val="00923574"/>
    <w:rsid w:val="009239D1"/>
    <w:rsid w:val="009247F9"/>
    <w:rsid w:val="00925461"/>
    <w:rsid w:val="00925EE1"/>
    <w:rsid w:val="009262CF"/>
    <w:rsid w:val="00926A9C"/>
    <w:rsid w:val="009307A1"/>
    <w:rsid w:val="00930AC1"/>
    <w:rsid w:val="0094174B"/>
    <w:rsid w:val="0094233D"/>
    <w:rsid w:val="009426BA"/>
    <w:rsid w:val="00945366"/>
    <w:rsid w:val="00946947"/>
    <w:rsid w:val="00951E99"/>
    <w:rsid w:val="009522D3"/>
    <w:rsid w:val="00955BF2"/>
    <w:rsid w:val="0095684A"/>
    <w:rsid w:val="009569F5"/>
    <w:rsid w:val="00962E0D"/>
    <w:rsid w:val="0096481E"/>
    <w:rsid w:val="00964D05"/>
    <w:rsid w:val="00972979"/>
    <w:rsid w:val="00973B84"/>
    <w:rsid w:val="009776E8"/>
    <w:rsid w:val="009873BF"/>
    <w:rsid w:val="009940B8"/>
    <w:rsid w:val="009A314B"/>
    <w:rsid w:val="009A75CB"/>
    <w:rsid w:val="009B0107"/>
    <w:rsid w:val="009B074B"/>
    <w:rsid w:val="009B3F97"/>
    <w:rsid w:val="009B6CC8"/>
    <w:rsid w:val="009B7A62"/>
    <w:rsid w:val="009C6B0E"/>
    <w:rsid w:val="009D2757"/>
    <w:rsid w:val="009D4916"/>
    <w:rsid w:val="009D5956"/>
    <w:rsid w:val="009E2441"/>
    <w:rsid w:val="009E5192"/>
    <w:rsid w:val="009F296A"/>
    <w:rsid w:val="009F5F5F"/>
    <w:rsid w:val="00A00109"/>
    <w:rsid w:val="00A027F6"/>
    <w:rsid w:val="00A0627D"/>
    <w:rsid w:val="00A07AC7"/>
    <w:rsid w:val="00A11192"/>
    <w:rsid w:val="00A11D72"/>
    <w:rsid w:val="00A15195"/>
    <w:rsid w:val="00A17A1A"/>
    <w:rsid w:val="00A216DB"/>
    <w:rsid w:val="00A221C6"/>
    <w:rsid w:val="00A22962"/>
    <w:rsid w:val="00A24296"/>
    <w:rsid w:val="00A308D2"/>
    <w:rsid w:val="00A30A60"/>
    <w:rsid w:val="00A32188"/>
    <w:rsid w:val="00A3249A"/>
    <w:rsid w:val="00A34AFA"/>
    <w:rsid w:val="00A35986"/>
    <w:rsid w:val="00A36EEF"/>
    <w:rsid w:val="00A37886"/>
    <w:rsid w:val="00A41DDB"/>
    <w:rsid w:val="00A50C92"/>
    <w:rsid w:val="00A57ED2"/>
    <w:rsid w:val="00A60BC2"/>
    <w:rsid w:val="00A62D13"/>
    <w:rsid w:val="00A65EB6"/>
    <w:rsid w:val="00A66AD5"/>
    <w:rsid w:val="00A66F0F"/>
    <w:rsid w:val="00A6739E"/>
    <w:rsid w:val="00A72018"/>
    <w:rsid w:val="00A738E0"/>
    <w:rsid w:val="00A74793"/>
    <w:rsid w:val="00A7516F"/>
    <w:rsid w:val="00A76548"/>
    <w:rsid w:val="00A8376A"/>
    <w:rsid w:val="00A87039"/>
    <w:rsid w:val="00A90A97"/>
    <w:rsid w:val="00A91F2D"/>
    <w:rsid w:val="00A97667"/>
    <w:rsid w:val="00AA42A6"/>
    <w:rsid w:val="00AA5BAD"/>
    <w:rsid w:val="00AA6C4C"/>
    <w:rsid w:val="00AB3C8D"/>
    <w:rsid w:val="00AB46B0"/>
    <w:rsid w:val="00AB4B63"/>
    <w:rsid w:val="00AC3604"/>
    <w:rsid w:val="00AC4C53"/>
    <w:rsid w:val="00AC75AF"/>
    <w:rsid w:val="00AD56A0"/>
    <w:rsid w:val="00AD73C1"/>
    <w:rsid w:val="00AE5952"/>
    <w:rsid w:val="00AE5CE7"/>
    <w:rsid w:val="00AE6410"/>
    <w:rsid w:val="00AF26AD"/>
    <w:rsid w:val="00AF3BF3"/>
    <w:rsid w:val="00AF3CD4"/>
    <w:rsid w:val="00AF4236"/>
    <w:rsid w:val="00AF5700"/>
    <w:rsid w:val="00B0147B"/>
    <w:rsid w:val="00B1581A"/>
    <w:rsid w:val="00B15B49"/>
    <w:rsid w:val="00B173DA"/>
    <w:rsid w:val="00B201AA"/>
    <w:rsid w:val="00B226D3"/>
    <w:rsid w:val="00B23247"/>
    <w:rsid w:val="00B24AEA"/>
    <w:rsid w:val="00B264CE"/>
    <w:rsid w:val="00B31DF5"/>
    <w:rsid w:val="00B4088E"/>
    <w:rsid w:val="00B41CEE"/>
    <w:rsid w:val="00B45217"/>
    <w:rsid w:val="00B461C8"/>
    <w:rsid w:val="00B47DD6"/>
    <w:rsid w:val="00B50AF3"/>
    <w:rsid w:val="00B52C4E"/>
    <w:rsid w:val="00B5501C"/>
    <w:rsid w:val="00B619C1"/>
    <w:rsid w:val="00B71796"/>
    <w:rsid w:val="00B73A2E"/>
    <w:rsid w:val="00B74CBF"/>
    <w:rsid w:val="00B7541A"/>
    <w:rsid w:val="00B75833"/>
    <w:rsid w:val="00B7643E"/>
    <w:rsid w:val="00B83E5F"/>
    <w:rsid w:val="00B86C4B"/>
    <w:rsid w:val="00B90035"/>
    <w:rsid w:val="00B9187B"/>
    <w:rsid w:val="00B92211"/>
    <w:rsid w:val="00B96DDD"/>
    <w:rsid w:val="00B9769D"/>
    <w:rsid w:val="00B9795C"/>
    <w:rsid w:val="00BA0513"/>
    <w:rsid w:val="00BA283A"/>
    <w:rsid w:val="00BA4508"/>
    <w:rsid w:val="00BB01E9"/>
    <w:rsid w:val="00BB04E0"/>
    <w:rsid w:val="00BB2E18"/>
    <w:rsid w:val="00BB2E1D"/>
    <w:rsid w:val="00BB3044"/>
    <w:rsid w:val="00BC28D4"/>
    <w:rsid w:val="00BC2A9D"/>
    <w:rsid w:val="00BC3BC1"/>
    <w:rsid w:val="00BC49D2"/>
    <w:rsid w:val="00BC6E4F"/>
    <w:rsid w:val="00BE3B76"/>
    <w:rsid w:val="00BE3C4B"/>
    <w:rsid w:val="00BE45EC"/>
    <w:rsid w:val="00BE54EE"/>
    <w:rsid w:val="00BE7411"/>
    <w:rsid w:val="00BF0E6F"/>
    <w:rsid w:val="00BF354A"/>
    <w:rsid w:val="00C00FF8"/>
    <w:rsid w:val="00C01CD3"/>
    <w:rsid w:val="00C03E38"/>
    <w:rsid w:val="00C05B13"/>
    <w:rsid w:val="00C065CD"/>
    <w:rsid w:val="00C068CF"/>
    <w:rsid w:val="00C07193"/>
    <w:rsid w:val="00C20680"/>
    <w:rsid w:val="00C21C15"/>
    <w:rsid w:val="00C25A9E"/>
    <w:rsid w:val="00C306BB"/>
    <w:rsid w:val="00C30721"/>
    <w:rsid w:val="00C33478"/>
    <w:rsid w:val="00C33B23"/>
    <w:rsid w:val="00C351CB"/>
    <w:rsid w:val="00C37CB6"/>
    <w:rsid w:val="00C40B80"/>
    <w:rsid w:val="00C4312C"/>
    <w:rsid w:val="00C45098"/>
    <w:rsid w:val="00C4610C"/>
    <w:rsid w:val="00C464AB"/>
    <w:rsid w:val="00C600D0"/>
    <w:rsid w:val="00C60490"/>
    <w:rsid w:val="00C65BEC"/>
    <w:rsid w:val="00C70D8B"/>
    <w:rsid w:val="00C725BD"/>
    <w:rsid w:val="00C8328C"/>
    <w:rsid w:val="00C848AD"/>
    <w:rsid w:val="00C84B3D"/>
    <w:rsid w:val="00C910CD"/>
    <w:rsid w:val="00C92ED4"/>
    <w:rsid w:val="00CA1DFB"/>
    <w:rsid w:val="00CA26C6"/>
    <w:rsid w:val="00CA699C"/>
    <w:rsid w:val="00CA750C"/>
    <w:rsid w:val="00CB1CE3"/>
    <w:rsid w:val="00CB1F32"/>
    <w:rsid w:val="00CB42D4"/>
    <w:rsid w:val="00CB5326"/>
    <w:rsid w:val="00CB57D3"/>
    <w:rsid w:val="00CB6C04"/>
    <w:rsid w:val="00CB72A4"/>
    <w:rsid w:val="00CC5EEC"/>
    <w:rsid w:val="00CC697E"/>
    <w:rsid w:val="00CC6BC9"/>
    <w:rsid w:val="00CD7979"/>
    <w:rsid w:val="00CE22E2"/>
    <w:rsid w:val="00CE3BD1"/>
    <w:rsid w:val="00CF26B1"/>
    <w:rsid w:val="00CF3A4F"/>
    <w:rsid w:val="00CF5647"/>
    <w:rsid w:val="00CF7AFB"/>
    <w:rsid w:val="00D0006E"/>
    <w:rsid w:val="00D01822"/>
    <w:rsid w:val="00D04520"/>
    <w:rsid w:val="00D068EA"/>
    <w:rsid w:val="00D100BF"/>
    <w:rsid w:val="00D10F7C"/>
    <w:rsid w:val="00D10FCF"/>
    <w:rsid w:val="00D11D88"/>
    <w:rsid w:val="00D136D3"/>
    <w:rsid w:val="00D14401"/>
    <w:rsid w:val="00D16153"/>
    <w:rsid w:val="00D17C23"/>
    <w:rsid w:val="00D17D50"/>
    <w:rsid w:val="00D26892"/>
    <w:rsid w:val="00D32869"/>
    <w:rsid w:val="00D3691E"/>
    <w:rsid w:val="00D373D6"/>
    <w:rsid w:val="00D431BC"/>
    <w:rsid w:val="00D43274"/>
    <w:rsid w:val="00D43F48"/>
    <w:rsid w:val="00D44A81"/>
    <w:rsid w:val="00D45043"/>
    <w:rsid w:val="00D4560A"/>
    <w:rsid w:val="00D463A1"/>
    <w:rsid w:val="00D47801"/>
    <w:rsid w:val="00D51745"/>
    <w:rsid w:val="00D531EE"/>
    <w:rsid w:val="00D57E47"/>
    <w:rsid w:val="00D60920"/>
    <w:rsid w:val="00D60E47"/>
    <w:rsid w:val="00D65786"/>
    <w:rsid w:val="00D65BA2"/>
    <w:rsid w:val="00D663BF"/>
    <w:rsid w:val="00D72569"/>
    <w:rsid w:val="00D73310"/>
    <w:rsid w:val="00D7499A"/>
    <w:rsid w:val="00D75A79"/>
    <w:rsid w:val="00D82AA8"/>
    <w:rsid w:val="00D910F6"/>
    <w:rsid w:val="00D914AB"/>
    <w:rsid w:val="00DA2BD2"/>
    <w:rsid w:val="00DB06F6"/>
    <w:rsid w:val="00DB1583"/>
    <w:rsid w:val="00DB1D05"/>
    <w:rsid w:val="00DB257F"/>
    <w:rsid w:val="00DB6CE7"/>
    <w:rsid w:val="00DB6DFE"/>
    <w:rsid w:val="00DC13F4"/>
    <w:rsid w:val="00DC4209"/>
    <w:rsid w:val="00DC604E"/>
    <w:rsid w:val="00DD0DE7"/>
    <w:rsid w:val="00DD7C7B"/>
    <w:rsid w:val="00DE1F48"/>
    <w:rsid w:val="00DE3AFE"/>
    <w:rsid w:val="00DE3D43"/>
    <w:rsid w:val="00DE700D"/>
    <w:rsid w:val="00DF1C50"/>
    <w:rsid w:val="00DF6355"/>
    <w:rsid w:val="00E000C3"/>
    <w:rsid w:val="00E00770"/>
    <w:rsid w:val="00E06243"/>
    <w:rsid w:val="00E07379"/>
    <w:rsid w:val="00E11081"/>
    <w:rsid w:val="00E23148"/>
    <w:rsid w:val="00E2419E"/>
    <w:rsid w:val="00E27BBF"/>
    <w:rsid w:val="00E344A3"/>
    <w:rsid w:val="00E35936"/>
    <w:rsid w:val="00E35A40"/>
    <w:rsid w:val="00E44D4F"/>
    <w:rsid w:val="00E4703D"/>
    <w:rsid w:val="00E53517"/>
    <w:rsid w:val="00E544C2"/>
    <w:rsid w:val="00E61437"/>
    <w:rsid w:val="00E63976"/>
    <w:rsid w:val="00E646F3"/>
    <w:rsid w:val="00E80C56"/>
    <w:rsid w:val="00E814AF"/>
    <w:rsid w:val="00E84D72"/>
    <w:rsid w:val="00E85E13"/>
    <w:rsid w:val="00E90847"/>
    <w:rsid w:val="00E95C5F"/>
    <w:rsid w:val="00E97E1D"/>
    <w:rsid w:val="00EA14A7"/>
    <w:rsid w:val="00EA20C5"/>
    <w:rsid w:val="00EA558C"/>
    <w:rsid w:val="00EA7035"/>
    <w:rsid w:val="00EB11E4"/>
    <w:rsid w:val="00EB1310"/>
    <w:rsid w:val="00EB1B2A"/>
    <w:rsid w:val="00EB67E1"/>
    <w:rsid w:val="00EB6DC6"/>
    <w:rsid w:val="00ED1E82"/>
    <w:rsid w:val="00ED200E"/>
    <w:rsid w:val="00ED5038"/>
    <w:rsid w:val="00ED6299"/>
    <w:rsid w:val="00EE0BB4"/>
    <w:rsid w:val="00EE19EB"/>
    <w:rsid w:val="00EE270E"/>
    <w:rsid w:val="00EF02C6"/>
    <w:rsid w:val="00F02A1C"/>
    <w:rsid w:val="00F054BA"/>
    <w:rsid w:val="00F06955"/>
    <w:rsid w:val="00F177D8"/>
    <w:rsid w:val="00F23671"/>
    <w:rsid w:val="00F25BAD"/>
    <w:rsid w:val="00F27218"/>
    <w:rsid w:val="00F273D2"/>
    <w:rsid w:val="00F37B4C"/>
    <w:rsid w:val="00F41B2B"/>
    <w:rsid w:val="00F431C0"/>
    <w:rsid w:val="00F475BC"/>
    <w:rsid w:val="00F52D95"/>
    <w:rsid w:val="00F540F0"/>
    <w:rsid w:val="00F55530"/>
    <w:rsid w:val="00F56DE4"/>
    <w:rsid w:val="00F56EDA"/>
    <w:rsid w:val="00F61D19"/>
    <w:rsid w:val="00F64F8B"/>
    <w:rsid w:val="00F658E4"/>
    <w:rsid w:val="00F65A50"/>
    <w:rsid w:val="00F678EF"/>
    <w:rsid w:val="00F72B6A"/>
    <w:rsid w:val="00F73D82"/>
    <w:rsid w:val="00F762E4"/>
    <w:rsid w:val="00F76423"/>
    <w:rsid w:val="00F81F9A"/>
    <w:rsid w:val="00F826EC"/>
    <w:rsid w:val="00F846D6"/>
    <w:rsid w:val="00F852CD"/>
    <w:rsid w:val="00F87214"/>
    <w:rsid w:val="00F90FA3"/>
    <w:rsid w:val="00F92615"/>
    <w:rsid w:val="00F93D86"/>
    <w:rsid w:val="00F9663C"/>
    <w:rsid w:val="00FA2941"/>
    <w:rsid w:val="00FA2E8A"/>
    <w:rsid w:val="00FA6DF5"/>
    <w:rsid w:val="00FB12A9"/>
    <w:rsid w:val="00FB4CE3"/>
    <w:rsid w:val="00FC0904"/>
    <w:rsid w:val="00FC2DF4"/>
    <w:rsid w:val="00FC3488"/>
    <w:rsid w:val="00FC4A40"/>
    <w:rsid w:val="00FC7047"/>
    <w:rsid w:val="00FD02C6"/>
    <w:rsid w:val="00FD1F34"/>
    <w:rsid w:val="00FD5096"/>
    <w:rsid w:val="00FE001E"/>
    <w:rsid w:val="00FE1378"/>
    <w:rsid w:val="00FE3CF0"/>
    <w:rsid w:val="00FE7384"/>
    <w:rsid w:val="00FF0CB8"/>
    <w:rsid w:val="00FF20B4"/>
    <w:rsid w:val="00FF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3345F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04A9"/>
    <w:pPr>
      <w:keepNext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C04A9"/>
    <w:rPr>
      <w:b/>
      <w:bCs/>
      <w:sz w:val="24"/>
      <w:szCs w:val="24"/>
    </w:rPr>
  </w:style>
  <w:style w:type="table" w:styleId="TableGrid">
    <w:name w:val="Table Grid"/>
    <w:basedOn w:val="TableNormal"/>
    <w:uiPriority w:val="99"/>
    <w:rsid w:val="0003345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03345F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rsid w:val="000334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03345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03345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73D6"/>
    <w:rPr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03345F"/>
  </w:style>
  <w:style w:type="paragraph" w:styleId="Header">
    <w:name w:val="header"/>
    <w:basedOn w:val="Normal"/>
    <w:link w:val="HeaderChar"/>
    <w:uiPriority w:val="99"/>
    <w:rsid w:val="000334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character" w:styleId="LineNumber">
    <w:name w:val="line number"/>
    <w:basedOn w:val="DefaultParagraphFont"/>
    <w:uiPriority w:val="99"/>
    <w:rsid w:val="008A7CFA"/>
  </w:style>
  <w:style w:type="paragraph" w:customStyle="1" w:styleId="TPrilogSubsection">
    <w:name w:val="TPrilogSubsection"/>
    <w:basedOn w:val="Normal"/>
    <w:uiPriority w:val="99"/>
    <w:rsid w:val="007C5676"/>
    <w:pPr>
      <w:suppressAutoHyphens/>
      <w:spacing w:before="120" w:after="120" w:line="360" w:lineRule="auto"/>
      <w:ind w:firstLine="510"/>
    </w:pPr>
    <w:rPr>
      <w:lang w:eastAsia="ar-SA"/>
    </w:rPr>
  </w:style>
  <w:style w:type="paragraph" w:customStyle="1" w:styleId="a">
    <w:name w:val="Знак Знак Знак Знак"/>
    <w:basedOn w:val="Normal"/>
    <w:uiPriority w:val="99"/>
    <w:rsid w:val="006D7D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Normal"/>
    <w:uiPriority w:val="99"/>
    <w:rsid w:val="006D7D98"/>
    <w:pPr>
      <w:suppressAutoHyphens/>
      <w:ind w:firstLine="720"/>
      <w:jc w:val="both"/>
    </w:pPr>
    <w:rPr>
      <w:lang w:eastAsia="ar-SA"/>
    </w:rPr>
  </w:style>
  <w:style w:type="paragraph" w:styleId="BodyTextIndent">
    <w:name w:val="Body Text Indent"/>
    <w:basedOn w:val="Normal"/>
    <w:link w:val="BodyTextIndentChar"/>
    <w:uiPriority w:val="99"/>
    <w:rsid w:val="00593269"/>
    <w:pPr>
      <w:suppressAutoHyphens/>
      <w:ind w:firstLine="540"/>
      <w:jc w:val="both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4"/>
      <w:szCs w:val="24"/>
    </w:rPr>
  </w:style>
  <w:style w:type="character" w:customStyle="1" w:styleId="a0">
    <w:name w:val="Гипертекстовая ссылка"/>
    <w:uiPriority w:val="99"/>
    <w:rsid w:val="00E544C2"/>
    <w:rPr>
      <w:color w:val="008000"/>
    </w:rPr>
  </w:style>
  <w:style w:type="character" w:customStyle="1" w:styleId="a1">
    <w:name w:val="Не вступил в силу"/>
    <w:uiPriority w:val="99"/>
    <w:rsid w:val="00D44A81"/>
    <w:rPr>
      <w:color w:val="008080"/>
    </w:rPr>
  </w:style>
  <w:style w:type="paragraph" w:customStyle="1" w:styleId="ConsPlusNormal">
    <w:name w:val="ConsPlusNormal"/>
    <w:uiPriority w:val="99"/>
    <w:rsid w:val="00F52D9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2">
    <w:name w:val="Стиль"/>
    <w:basedOn w:val="Normal"/>
    <w:next w:val="Normal"/>
    <w:uiPriority w:val="99"/>
    <w:rsid w:val="009042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"/>
    <w:basedOn w:val="Normal"/>
    <w:next w:val="Normal"/>
    <w:uiPriority w:val="99"/>
    <w:rsid w:val="00123A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3">
    <w:name w:val="Цветовое выделение"/>
    <w:uiPriority w:val="99"/>
    <w:rsid w:val="00C725BD"/>
    <w:rPr>
      <w:b/>
      <w:bCs/>
      <w:color w:val="auto"/>
    </w:rPr>
  </w:style>
  <w:style w:type="paragraph" w:customStyle="1" w:styleId="a4">
    <w:name w:val="Заголовок статьи"/>
    <w:basedOn w:val="Normal"/>
    <w:next w:val="Normal"/>
    <w:uiPriority w:val="99"/>
    <w:rsid w:val="00C725B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8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16</Pages>
  <Words>7371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OLYA</dc:creator>
  <cp:keywords/>
  <dc:description/>
  <cp:lastModifiedBy>Пользователь</cp:lastModifiedBy>
  <cp:revision>7</cp:revision>
  <cp:lastPrinted>2017-12-20T13:28:00Z</cp:lastPrinted>
  <dcterms:created xsi:type="dcterms:W3CDTF">2019-12-24T06:46:00Z</dcterms:created>
  <dcterms:modified xsi:type="dcterms:W3CDTF">2019-12-24T07:16:00Z</dcterms:modified>
</cp:coreProperties>
</file>